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AB33F" w14:textId="41EB49B5" w:rsidR="00587C78" w:rsidRPr="00587C78" w:rsidRDefault="00587C78" w:rsidP="00587C78">
      <w:pPr>
        <w:jc w:val="center"/>
        <w:rPr>
          <w:b/>
          <w:bCs/>
          <w:sz w:val="24"/>
          <w:szCs w:val="24"/>
          <w:u w:val="single"/>
        </w:rPr>
      </w:pPr>
      <w:bookmarkStart w:id="0" w:name="_Hlk195629322"/>
      <w:r w:rsidRPr="00587C78">
        <w:rPr>
          <w:rFonts w:hint="eastAsia"/>
          <w:b/>
          <w:bCs/>
          <w:sz w:val="24"/>
          <w:szCs w:val="24"/>
          <w:u w:val="single"/>
        </w:rPr>
        <w:t>(</w:t>
      </w:r>
      <w:r w:rsidRPr="00587C78">
        <w:rPr>
          <w:rFonts w:hint="eastAsia"/>
          <w:b/>
          <w:bCs/>
          <w:sz w:val="24"/>
          <w:szCs w:val="24"/>
          <w:u w:val="single"/>
        </w:rPr>
        <w:t>只供參考</w:t>
      </w:r>
      <w:r w:rsidRPr="00587C78">
        <w:rPr>
          <w:rFonts w:hint="eastAsia"/>
          <w:b/>
          <w:bCs/>
          <w:sz w:val="24"/>
          <w:szCs w:val="24"/>
          <w:u w:val="single"/>
        </w:rPr>
        <w:t xml:space="preserve">, </w:t>
      </w:r>
      <w:r w:rsidRPr="00587C78">
        <w:rPr>
          <w:rFonts w:hint="eastAsia"/>
          <w:b/>
          <w:bCs/>
          <w:sz w:val="24"/>
          <w:szCs w:val="24"/>
          <w:u w:val="single"/>
        </w:rPr>
        <w:t>必須填寫英文版本</w:t>
      </w:r>
      <w:r w:rsidRPr="00587C78">
        <w:rPr>
          <w:rFonts w:hint="eastAsia"/>
          <w:b/>
          <w:bCs/>
          <w:sz w:val="24"/>
          <w:szCs w:val="24"/>
          <w:u w:val="single"/>
        </w:rPr>
        <w:t>)</w:t>
      </w:r>
    </w:p>
    <w:p w14:paraId="5745C79C" w14:textId="77777777" w:rsidR="00587C78" w:rsidRDefault="00587C78" w:rsidP="00732849">
      <w:pPr>
        <w:rPr>
          <w:sz w:val="18"/>
          <w:szCs w:val="18"/>
        </w:rPr>
      </w:pPr>
    </w:p>
    <w:p w14:paraId="03FFB366" w14:textId="37BBBA66" w:rsidR="00732849" w:rsidRPr="00106151" w:rsidRDefault="00732849" w:rsidP="00732849">
      <w:pPr>
        <w:rPr>
          <w:b/>
          <w:bCs/>
          <w:sz w:val="18"/>
          <w:szCs w:val="18"/>
          <w:u w:val="single"/>
          <w:lang w:val="en-US"/>
        </w:rPr>
      </w:pPr>
      <w:r w:rsidRPr="00106151">
        <w:rPr>
          <w:sz w:val="18"/>
          <w:szCs w:val="18"/>
        </w:rPr>
        <w:t>公司名稱：</w:t>
      </w:r>
      <w:r w:rsidRPr="00106151">
        <w:rPr>
          <w:sz w:val="18"/>
          <w:szCs w:val="18"/>
        </w:rPr>
        <w:t xml:space="preserve"> </w:t>
      </w:r>
      <w:sdt>
        <w:sdtPr>
          <w:rPr>
            <w:b/>
            <w:bCs/>
            <w:sz w:val="18"/>
            <w:szCs w:val="18"/>
            <w:u w:val="single"/>
            <w:lang w:val="en-US"/>
          </w:rPr>
          <w:id w:val="1938403772"/>
          <w:placeholder>
            <w:docPart w:val="2E71A22A149648DEA72743834A50F581"/>
          </w:placeholder>
          <w:showingPlcHdr/>
          <w:text/>
        </w:sdtPr>
        <w:sdtContent>
          <w:r w:rsidR="00CF4060" w:rsidRPr="003B18C2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 </w:t>
          </w:r>
          <w:r w:rsidR="001F46F4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____________________ </w:t>
          </w:r>
          <w:r w:rsidR="00CF4060" w:rsidRPr="003B18C2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___________ </w:t>
          </w:r>
          <w:r w:rsidR="001F46F4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 </w:t>
          </w:r>
          <w:r w:rsidR="00CF4060" w:rsidRPr="003B18C2">
            <w:rPr>
              <w:rStyle w:val="PlaceholderText"/>
              <w:b/>
              <w:bCs/>
              <w:sz w:val="20"/>
              <w:szCs w:val="20"/>
              <w:u w:val="single"/>
            </w:rPr>
            <w:t xml:space="preserve">   _____________________________________________ </w:t>
          </w:r>
        </w:sdtContent>
      </w:sdt>
    </w:p>
    <w:p w14:paraId="03920B7A" w14:textId="77777777" w:rsidR="00732849" w:rsidRPr="00106151" w:rsidRDefault="00732849" w:rsidP="00732849">
      <w:pPr>
        <w:rPr>
          <w:b/>
          <w:bCs/>
          <w:sz w:val="18"/>
          <w:szCs w:val="18"/>
          <w:u w:val="single"/>
          <w:lang w:val="en-US"/>
        </w:rPr>
      </w:pPr>
      <w:r w:rsidRPr="00106151">
        <w:rPr>
          <w:sz w:val="18"/>
          <w:szCs w:val="18"/>
        </w:rPr>
        <w:t>公司編號：</w:t>
      </w:r>
      <w:r w:rsidRPr="00106151">
        <w:rPr>
          <w:sz w:val="18"/>
          <w:szCs w:val="18"/>
        </w:rPr>
        <w:t xml:space="preserve"> </w:t>
      </w:r>
      <w:sdt>
        <w:sdtPr>
          <w:rPr>
            <w:b/>
            <w:bCs/>
            <w:sz w:val="18"/>
            <w:szCs w:val="18"/>
            <w:u w:val="single"/>
            <w:lang w:val="en-US"/>
          </w:rPr>
          <w:id w:val="1987891378"/>
          <w:placeholder>
            <w:docPart w:val="83F9C0DF746E47AD95FBC9FEA4958503"/>
          </w:placeholder>
          <w:showingPlcHdr/>
          <w:text/>
        </w:sdtPr>
        <w:sdtContent>
          <w:r w:rsidR="00CF4060" w:rsidRPr="00106151">
            <w:rPr>
              <w:rStyle w:val="PlaceholderText"/>
              <w:b/>
              <w:bCs/>
              <w:sz w:val="18"/>
              <w:szCs w:val="18"/>
              <w:u w:val="single"/>
            </w:rPr>
            <w:t xml:space="preserve">   _________________________ </w:t>
          </w:r>
        </w:sdtContent>
      </w:sdt>
    </w:p>
    <w:p w14:paraId="14CEFC5F" w14:textId="77777777" w:rsidR="00C85DF5" w:rsidRPr="00106151" w:rsidRDefault="00732849" w:rsidP="003B18C2">
      <w:pPr>
        <w:rPr>
          <w:b/>
          <w:bCs/>
          <w:sz w:val="16"/>
          <w:szCs w:val="16"/>
          <w:u w:val="single"/>
          <w:lang w:val="en-US"/>
        </w:rPr>
      </w:pPr>
      <w:r w:rsidRPr="00106151">
        <w:rPr>
          <w:sz w:val="16"/>
          <w:szCs w:val="16"/>
        </w:rPr>
        <w:t>（「實體」）</w:t>
      </w:r>
      <w:r w:rsidR="003B18C2" w:rsidRPr="00106151">
        <w:rPr>
          <w:sz w:val="16"/>
          <w:szCs w:val="16"/>
        </w:rPr>
        <w:tab/>
      </w:r>
      <w:r w:rsidR="003B18C2" w:rsidRPr="00106151">
        <w:rPr>
          <w:sz w:val="16"/>
          <w:szCs w:val="16"/>
        </w:rPr>
        <w:tab/>
      </w:r>
      <w:r w:rsidR="003B18C2" w:rsidRPr="00106151">
        <w:rPr>
          <w:sz w:val="16"/>
          <w:szCs w:val="16"/>
        </w:rPr>
        <w:tab/>
      </w:r>
      <w:r w:rsidR="003B18C2" w:rsidRPr="00106151">
        <w:rPr>
          <w:sz w:val="16"/>
          <w:szCs w:val="16"/>
        </w:rPr>
        <w:tab/>
      </w:r>
      <w:r w:rsidR="003B18C2" w:rsidRPr="00106151">
        <w:rPr>
          <w:sz w:val="16"/>
          <w:szCs w:val="16"/>
        </w:rPr>
        <w:tab/>
      </w:r>
      <w:r w:rsidR="003B18C2" w:rsidRPr="00106151">
        <w:rPr>
          <w:sz w:val="16"/>
          <w:szCs w:val="16"/>
        </w:rPr>
        <w:tab/>
      </w:r>
      <w:r w:rsidR="003B18C2" w:rsidRPr="00106151">
        <w:rPr>
          <w:sz w:val="16"/>
          <w:szCs w:val="16"/>
        </w:rPr>
        <w:tab/>
      </w:r>
      <w:r w:rsidR="003B18C2" w:rsidRPr="00106151">
        <w:rPr>
          <w:sz w:val="18"/>
          <w:szCs w:val="18"/>
        </w:rPr>
        <w:t>日期</w:t>
      </w:r>
      <w:r w:rsidR="003B18C2" w:rsidRPr="00106151">
        <w:rPr>
          <w:sz w:val="18"/>
          <w:szCs w:val="18"/>
        </w:rPr>
        <w:t xml:space="preserve"> </w:t>
      </w:r>
      <w:r w:rsidR="003B18C2" w:rsidRPr="00106151">
        <w:rPr>
          <w:sz w:val="18"/>
          <w:szCs w:val="18"/>
        </w:rPr>
        <w:t>（格式：</w:t>
      </w:r>
      <w:r w:rsidR="003B18C2" w:rsidRPr="00106151">
        <w:rPr>
          <w:sz w:val="18"/>
          <w:szCs w:val="18"/>
        </w:rPr>
        <w:t xml:space="preserve"> dd/mm/yyyy</w:t>
      </w:r>
      <w:r w:rsidR="003B18C2" w:rsidRPr="00106151">
        <w:rPr>
          <w:sz w:val="18"/>
          <w:szCs w:val="18"/>
        </w:rPr>
        <w:t>）：</w:t>
      </w:r>
      <w:r w:rsidR="003B18C2" w:rsidRPr="00106151">
        <w:rPr>
          <w:sz w:val="18"/>
          <w:szCs w:val="18"/>
        </w:rPr>
        <w:t xml:space="preserve"> </w:t>
      </w:r>
      <w:sdt>
        <w:sdtPr>
          <w:rPr>
            <w:b/>
            <w:bCs/>
            <w:sz w:val="18"/>
            <w:szCs w:val="18"/>
            <w:u w:val="single"/>
            <w:lang w:val="en-US"/>
          </w:rPr>
          <w:id w:val="1057514612"/>
          <w:placeholder>
            <w:docPart w:val="BB8866216060426C8493AA434A335AE4"/>
          </w:placeholder>
          <w:showingPlcHdr/>
          <w:date w:fullDate="2003-02-01T00:00:00Z">
            <w:dateFormat w:val="dd/MMM/yyyy"/>
            <w:lid w:val="en-HK"/>
            <w:storeMappedDataAs w:val="dateTime"/>
            <w:calendar w:val="gregorian"/>
          </w:date>
        </w:sdtPr>
        <w:sdtContent>
          <w:r w:rsidR="00CF4060" w:rsidRPr="00106151">
            <w:rPr>
              <w:b/>
              <w:bCs/>
              <w:sz w:val="18"/>
              <w:szCs w:val="18"/>
              <w:u w:val="single"/>
            </w:rPr>
            <w:t xml:space="preserve">   ____/____/________ </w:t>
          </w:r>
        </w:sdtContent>
      </w:sdt>
    </w:p>
    <w:bookmarkEnd w:id="0"/>
    <w:p w14:paraId="63B49310" w14:textId="77777777" w:rsidR="003B18C2" w:rsidRPr="00106151" w:rsidRDefault="003B18C2">
      <w:pPr>
        <w:rPr>
          <w:b/>
          <w:bCs/>
          <w:sz w:val="20"/>
          <w:szCs w:val="20"/>
          <w:u w:val="single"/>
          <w:lang w:val="en-US"/>
        </w:rPr>
      </w:pPr>
    </w:p>
    <w:p w14:paraId="217AC2C0" w14:textId="19283D13" w:rsidR="00732849" w:rsidRPr="00106151" w:rsidRDefault="00251C7C" w:rsidP="00C30A22">
      <w:pPr>
        <w:jc w:val="center"/>
        <w:rPr>
          <w:rFonts w:hint="eastAsia"/>
          <w:b/>
          <w:bCs/>
          <w:sz w:val="20"/>
          <w:szCs w:val="20"/>
          <w:u w:val="single"/>
          <w:lang w:val="en-US"/>
        </w:rPr>
      </w:pPr>
      <w:r w:rsidRPr="00106151">
        <w:rPr>
          <w:b/>
          <w:bCs/>
          <w:sz w:val="20"/>
          <w:szCs w:val="20"/>
          <w:u w:val="single"/>
        </w:rPr>
        <w:t>英屬維爾京群島</w:t>
      </w:r>
      <w:r w:rsidR="00106151" w:rsidRPr="00106151">
        <w:rPr>
          <w:rFonts w:hint="eastAsia"/>
          <w:b/>
          <w:bCs/>
          <w:sz w:val="20"/>
          <w:szCs w:val="20"/>
          <w:u w:val="single"/>
        </w:rPr>
        <w:t>股東名</w:t>
      </w:r>
      <w:r w:rsidRPr="00106151">
        <w:rPr>
          <w:b/>
          <w:bCs/>
          <w:sz w:val="20"/>
          <w:szCs w:val="20"/>
          <w:u w:val="single"/>
        </w:rPr>
        <w:t>冊和受益擁有權資訊</w:t>
      </w:r>
      <w:r w:rsidRPr="00106151">
        <w:rPr>
          <w:b/>
          <w:bCs/>
          <w:sz w:val="20"/>
          <w:szCs w:val="20"/>
          <w:u w:val="single"/>
        </w:rPr>
        <w:t xml:space="preserve"> – </w:t>
      </w:r>
      <w:r w:rsidRPr="00106151">
        <w:rPr>
          <w:b/>
          <w:bCs/>
          <w:sz w:val="20"/>
          <w:szCs w:val="20"/>
          <w:u w:val="single"/>
        </w:rPr>
        <w:t>數據表格</w:t>
      </w:r>
    </w:p>
    <w:p w14:paraId="7D8E15D7" w14:textId="77777777" w:rsidR="00351820" w:rsidRPr="00106151" w:rsidRDefault="00351820" w:rsidP="00C30A22">
      <w:pPr>
        <w:pStyle w:val="ListParagraph"/>
        <w:numPr>
          <w:ilvl w:val="0"/>
          <w:numId w:val="1"/>
        </w:numPr>
        <w:rPr>
          <w:i/>
          <w:iCs/>
          <w:sz w:val="16"/>
          <w:szCs w:val="16"/>
          <w:lang w:val="en-US"/>
        </w:rPr>
      </w:pPr>
      <w:r w:rsidRPr="00106151">
        <w:rPr>
          <w:i/>
          <w:iCs/>
          <w:sz w:val="16"/>
          <w:szCs w:val="16"/>
        </w:rPr>
        <w:t>請為每位股東、實益擁有人、豁免擁有人和提名人提供一份表格</w:t>
      </w:r>
    </w:p>
    <w:p w14:paraId="4EE8CDFE" w14:textId="77777777" w:rsidR="00C30A22" w:rsidRPr="00106151" w:rsidRDefault="00C30A22" w:rsidP="00C30A22">
      <w:pPr>
        <w:rPr>
          <w:b/>
          <w:bCs/>
          <w:sz w:val="8"/>
          <w:szCs w:val="8"/>
          <w:u w:val="single"/>
          <w:lang w:val="en-US"/>
        </w:rPr>
      </w:pPr>
    </w:p>
    <w:p w14:paraId="543370E6" w14:textId="77777777" w:rsidR="00732849" w:rsidRPr="00106151" w:rsidRDefault="00A43797" w:rsidP="00381A6F">
      <w:pPr>
        <w:rPr>
          <w:b/>
          <w:bCs/>
          <w:sz w:val="18"/>
          <w:szCs w:val="18"/>
          <w:u w:val="single"/>
          <w:lang w:val="en-US"/>
        </w:rPr>
      </w:pPr>
      <w:r w:rsidRPr="00106151">
        <w:rPr>
          <w:b/>
          <w:bCs/>
          <w:sz w:val="18"/>
          <w:szCs w:val="18"/>
          <w:u w:val="single"/>
        </w:rPr>
        <w:t>A-1.</w:t>
      </w:r>
      <w:r w:rsidRPr="00106151">
        <w:rPr>
          <w:b/>
          <w:bCs/>
          <w:sz w:val="18"/>
          <w:szCs w:val="18"/>
          <w:u w:val="single"/>
        </w:rPr>
        <w:t>基本資訊</w:t>
      </w:r>
      <w:r w:rsidRPr="00106151">
        <w:rPr>
          <w:b/>
          <w:bCs/>
          <w:sz w:val="18"/>
          <w:szCs w:val="18"/>
          <w:u w:val="single"/>
        </w:rPr>
        <w:t xml:space="preserve"> - </w:t>
      </w:r>
      <w:r w:rsidRPr="00106151">
        <w:rPr>
          <w:b/>
          <w:bCs/>
          <w:sz w:val="18"/>
          <w:szCs w:val="18"/>
          <w:u w:val="single"/>
        </w:rPr>
        <w:t>個人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2255"/>
        <w:gridCol w:w="864"/>
        <w:gridCol w:w="430"/>
        <w:gridCol w:w="3935"/>
      </w:tblGrid>
      <w:tr w:rsidR="004F3F01" w:rsidRPr="00106151" w14:paraId="0C5D787B" w14:textId="77777777" w:rsidTr="00A45604">
        <w:tc>
          <w:tcPr>
            <w:tcW w:w="6091" w:type="dxa"/>
            <w:gridSpan w:val="3"/>
            <w:vAlign w:val="bottom"/>
          </w:tcPr>
          <w:p w14:paraId="547F0969" w14:textId="77777777" w:rsidR="004F3F01" w:rsidRPr="00106151" w:rsidRDefault="004F3F01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名稱：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694764063"/>
                <w:placeholder>
                  <w:docPart w:val="5E7CA5E834B94B259809FA86C756EA9C"/>
                </w:placeholder>
                <w:showingPlcHdr/>
                <w:text/>
              </w:sdtPr>
              <w:sdtContent>
                <w:r w:rsidR="00CF4060" w:rsidRPr="00381A6F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CF4060" w:rsidRPr="00381A6F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_________________________________________ </w:t>
                </w:r>
              </w:sdtContent>
            </w:sdt>
          </w:p>
        </w:tc>
        <w:tc>
          <w:tcPr>
            <w:tcW w:w="4365" w:type="dxa"/>
            <w:gridSpan w:val="2"/>
            <w:vAlign w:val="bottom"/>
          </w:tcPr>
          <w:p w14:paraId="2898E387" w14:textId="77777777" w:rsidR="004F3F01" w:rsidRPr="00106151" w:rsidRDefault="00EB1B73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姓：</w:t>
            </w:r>
            <w:r w:rsidRPr="00106151">
              <w:rPr>
                <w:sz w:val="18"/>
                <w:szCs w:val="18"/>
              </w:rPr>
              <w:t xml:space="preserve">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344558948"/>
                <w:placeholder>
                  <w:docPart w:val="60BF040FADE346CCBAE310EAB47684E3"/>
                </w:placeholder>
                <w:showingPlcHdr/>
                <w:text/>
              </w:sdtPr>
              <w:sdtContent>
                <w:r w:rsidR="00CF4060" w:rsidRPr="001640D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CF4060" w:rsidRPr="001640D8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 </w:t>
                </w:r>
              </w:sdtContent>
            </w:sdt>
          </w:p>
        </w:tc>
      </w:tr>
      <w:tr w:rsidR="0047621E" w:rsidRPr="00106151" w14:paraId="51EE19A3" w14:textId="77777777" w:rsidTr="00A45604">
        <w:tc>
          <w:tcPr>
            <w:tcW w:w="10456" w:type="dxa"/>
            <w:gridSpan w:val="5"/>
            <w:vAlign w:val="bottom"/>
          </w:tcPr>
          <w:p w14:paraId="78E3B044" w14:textId="166735A5" w:rsidR="0047621E" w:rsidRPr="00106151" w:rsidRDefault="0047621E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別名：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967651163"/>
                <w:placeholder>
                  <w:docPart w:val="040CF4359E97431DA29F401FF1EDB181"/>
                </w:placeholder>
                <w:text/>
              </w:sdtPr>
              <w:sdtContent>
                <w:r w:rsidR="00106151" w:rsidRPr="00106151">
                  <w:rPr>
                    <w:rFonts w:hint="eastAsia"/>
                    <w:b/>
                    <w:bCs/>
                    <w:sz w:val="18"/>
                    <w:szCs w:val="18"/>
                    <w:u w:val="single"/>
                    <w:lang w:val="en-US"/>
                  </w:rPr>
                  <w:t>______________________________________________________________________________________________________</w:t>
                </w:r>
              </w:sdtContent>
            </w:sdt>
          </w:p>
        </w:tc>
      </w:tr>
      <w:tr w:rsidR="0047621E" w:rsidRPr="00106151" w14:paraId="1563903F" w14:textId="77777777" w:rsidTr="00A45604">
        <w:tc>
          <w:tcPr>
            <w:tcW w:w="6091" w:type="dxa"/>
            <w:gridSpan w:val="3"/>
            <w:vAlign w:val="bottom"/>
          </w:tcPr>
          <w:p w14:paraId="365A62A6" w14:textId="77777777" w:rsidR="0047621E" w:rsidRPr="00106151" w:rsidRDefault="0047621E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原名：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836373277"/>
                <w:placeholder>
                  <w:docPart w:val="3EB6A68E78154574B0658FD20353FB04"/>
                </w:placeholder>
                <w:showingPlcHdr/>
                <w:text/>
              </w:sdtPr>
              <w:sdtContent>
                <w:r w:rsidR="00CF4060" w:rsidRPr="00106151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 </w:t>
                </w:r>
              </w:sdtContent>
            </w:sdt>
          </w:p>
        </w:tc>
        <w:tc>
          <w:tcPr>
            <w:tcW w:w="4365" w:type="dxa"/>
            <w:gridSpan w:val="2"/>
            <w:vAlign w:val="bottom"/>
          </w:tcPr>
          <w:p w14:paraId="44874B61" w14:textId="77777777" w:rsidR="0047621E" w:rsidRPr="00106151" w:rsidRDefault="0047621E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原姓：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456173389"/>
                <w:placeholder>
                  <w:docPart w:val="6F1EB3DD138148778A2C2695C8844EA9"/>
                </w:placeholder>
                <w:showingPlcHdr/>
                <w:text/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____________________________ </w:t>
                </w:r>
              </w:sdtContent>
            </w:sdt>
          </w:p>
        </w:tc>
      </w:tr>
      <w:tr w:rsidR="0047621E" w:rsidRPr="00106151" w14:paraId="0D4875BC" w14:textId="77777777" w:rsidTr="00A45604">
        <w:tc>
          <w:tcPr>
            <w:tcW w:w="5227" w:type="dxa"/>
            <w:gridSpan w:val="2"/>
            <w:vAlign w:val="bottom"/>
          </w:tcPr>
          <w:p w14:paraId="27A189B8" w14:textId="77777777" w:rsidR="0047621E" w:rsidRPr="00106151" w:rsidRDefault="0047621E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出生地：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138066408"/>
                <w:placeholder>
                  <w:docPart w:val="4D4B031EA7BD4711B6491FF12BB8EF22"/>
                </w:placeholder>
                <w:showingPlcHdr/>
                <w:text/>
              </w:sdtPr>
              <w:sdtContent>
                <w:r w:rsidR="00CF4060" w:rsidRPr="001640D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 </w:t>
                </w:r>
                <w:r w:rsidR="00CF4060" w:rsidRPr="001640D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  <w:tc>
          <w:tcPr>
            <w:tcW w:w="5229" w:type="dxa"/>
            <w:gridSpan w:val="3"/>
            <w:vAlign w:val="bottom"/>
          </w:tcPr>
          <w:p w14:paraId="7B2D2099" w14:textId="77777777" w:rsidR="0047621E" w:rsidRPr="00106151" w:rsidRDefault="0047621E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國籍：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2147355430"/>
                <w:placeholder>
                  <w:docPart w:val="BE427A02A9E0446EACC828FAC7E0F54A"/>
                </w:placeholder>
                <w:showingPlcHdr/>
                <w:text/>
              </w:sdtPr>
              <w:sdtContent>
                <w:r w:rsidR="00CF4060" w:rsidRPr="001640D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CF4060" w:rsidRPr="001640D8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_____________________________________ </w:t>
                </w:r>
              </w:sdtContent>
            </w:sdt>
          </w:p>
        </w:tc>
      </w:tr>
      <w:tr w:rsidR="0047621E" w:rsidRPr="00106151" w14:paraId="562681C1" w14:textId="77777777" w:rsidTr="00A45604">
        <w:tc>
          <w:tcPr>
            <w:tcW w:w="2972" w:type="dxa"/>
            <w:vAlign w:val="bottom"/>
          </w:tcPr>
          <w:p w14:paraId="2FD9735B" w14:textId="5B9C9E91" w:rsidR="0047621E" w:rsidRPr="00106151" w:rsidRDefault="0047621E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出生日期：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845482263"/>
                <w:placeholder>
                  <w:docPart w:val="9BB10D27EC16479E87C1F56D89595105"/>
                </w:placeholder>
                <w:showingPlcHdr/>
                <w:date w:fullDate="2004-03-02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106151" w:rsidRPr="00106151">
                  <w:rPr>
                    <w:b/>
                    <w:bCs/>
                    <w:sz w:val="18"/>
                    <w:szCs w:val="18"/>
                    <w:u w:val="single"/>
                    <w:lang w:val="en-US"/>
                  </w:rPr>
                  <w:t>____/____/________</w:t>
                </w:r>
              </w:sdtContent>
            </w:sdt>
          </w:p>
        </w:tc>
        <w:tc>
          <w:tcPr>
            <w:tcW w:w="3549" w:type="dxa"/>
            <w:gridSpan w:val="3"/>
            <w:vAlign w:val="bottom"/>
          </w:tcPr>
          <w:p w14:paraId="442B3D87" w14:textId="77777777" w:rsidR="0047621E" w:rsidRPr="00106151" w:rsidRDefault="0047621E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性別：</w:t>
            </w:r>
            <w:r w:rsidRPr="00106151">
              <w:rPr>
                <w:sz w:val="18"/>
                <w:szCs w:val="18"/>
              </w:rPr>
              <w:t xml:space="preserve"> </w:t>
            </w:r>
            <w:r w:rsidRPr="00106151">
              <w:rPr>
                <w:sz w:val="18"/>
                <w:szCs w:val="18"/>
              </w:rPr>
              <w:t>男</w:t>
            </w:r>
            <w:r w:rsidRPr="00106151">
              <w:rPr>
                <w:sz w:val="18"/>
                <w:szCs w:val="18"/>
              </w:rPr>
              <w:t xml:space="preserve"> </w:t>
            </w:r>
            <w:r w:rsidRPr="00106151">
              <w:rPr>
                <w:sz w:val="18"/>
                <w:szCs w:val="18"/>
              </w:rPr>
              <w:t>女</w:t>
            </w:r>
            <w:r w:rsidRPr="00106151">
              <w:rPr>
                <w:sz w:val="18"/>
                <w:szCs w:val="18"/>
              </w:rPr>
              <w:t xml:space="preserve"> </w:t>
            </w:r>
            <w:r w:rsidRPr="00106151">
              <w:rPr>
                <w:sz w:val="18"/>
                <w:szCs w:val="18"/>
              </w:rPr>
              <w:t>其他</w:t>
            </w:r>
            <w:sdt>
              <w:sdtPr>
                <w:rPr>
                  <w:sz w:val="18"/>
                  <w:szCs w:val="18"/>
                  <w:lang w:val="en-US"/>
                </w:rPr>
                <w:id w:val="-170131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id w:val="978962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id w:val="1232277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</w:p>
        </w:tc>
        <w:tc>
          <w:tcPr>
            <w:tcW w:w="3935" w:type="dxa"/>
            <w:vAlign w:val="bottom"/>
          </w:tcPr>
          <w:p w14:paraId="49E44B38" w14:textId="77777777" w:rsidR="0047621E" w:rsidRPr="00106151" w:rsidRDefault="0047621E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職業：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489238660"/>
                <w:placeholder>
                  <w:docPart w:val="A45FEFBCBB7A4D5F82034FFE87C543CE"/>
                </w:placeholder>
                <w:showingPlcHdr/>
                <w:text/>
              </w:sdtPr>
              <w:sdtContent>
                <w:r w:rsidR="00CF4060" w:rsidRPr="001640D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 </w:t>
                </w:r>
                <w:r w:rsidR="00CF4060" w:rsidRPr="001640D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</w:tbl>
    <w:p w14:paraId="1E4C9DDC" w14:textId="77777777" w:rsidR="00A45604" w:rsidRPr="00106151" w:rsidRDefault="00A45604" w:rsidP="00101611">
      <w:pPr>
        <w:rPr>
          <w:b/>
          <w:bCs/>
          <w:sz w:val="8"/>
          <w:szCs w:val="8"/>
          <w:u w:val="single"/>
          <w:lang w:val="en-US"/>
        </w:rPr>
      </w:pPr>
    </w:p>
    <w:p w14:paraId="7C50C51A" w14:textId="77777777" w:rsidR="00101611" w:rsidRPr="00106151" w:rsidRDefault="00101611" w:rsidP="00381A6F">
      <w:pPr>
        <w:rPr>
          <w:b/>
          <w:bCs/>
          <w:sz w:val="18"/>
          <w:szCs w:val="18"/>
          <w:u w:val="single"/>
          <w:lang w:val="en-US"/>
        </w:rPr>
      </w:pPr>
      <w:r w:rsidRPr="00106151">
        <w:rPr>
          <w:b/>
          <w:bCs/>
          <w:sz w:val="18"/>
          <w:szCs w:val="18"/>
          <w:u w:val="single"/>
        </w:rPr>
        <w:t>A-2.</w:t>
      </w:r>
      <w:r w:rsidRPr="00106151">
        <w:rPr>
          <w:b/>
          <w:bCs/>
          <w:sz w:val="18"/>
          <w:szCs w:val="18"/>
          <w:u w:val="single"/>
        </w:rPr>
        <w:t>基本資訊</w:t>
      </w:r>
      <w:r w:rsidRPr="00106151">
        <w:rPr>
          <w:b/>
          <w:bCs/>
          <w:sz w:val="18"/>
          <w:szCs w:val="18"/>
          <w:u w:val="single"/>
        </w:rPr>
        <w:t xml:space="preserve"> - </w:t>
      </w:r>
      <w:r w:rsidRPr="00106151">
        <w:rPr>
          <w:b/>
          <w:bCs/>
          <w:sz w:val="18"/>
          <w:szCs w:val="18"/>
          <w:u w:val="single"/>
        </w:rPr>
        <w:t>法人實體</w:t>
      </w:r>
      <w:r w:rsidRPr="00106151">
        <w:rPr>
          <w:b/>
          <w:bCs/>
          <w:sz w:val="18"/>
          <w:szCs w:val="18"/>
          <w:u w:val="single"/>
        </w:rPr>
        <w:t xml:space="preserve"> </w:t>
      </w:r>
      <w:r w:rsidRPr="00106151">
        <w:rPr>
          <w:b/>
          <w:bCs/>
          <w:sz w:val="18"/>
          <w:szCs w:val="18"/>
          <w:u w:val="single"/>
        </w:rPr>
        <w:t>（</w:t>
      </w:r>
      <w:r w:rsidRPr="00106151">
        <w:rPr>
          <w:b/>
          <w:bCs/>
          <w:sz w:val="18"/>
          <w:szCs w:val="18"/>
          <w:u w:val="single"/>
        </w:rPr>
        <w:t>“LE”</w:t>
      </w:r>
      <w:r w:rsidRPr="00106151">
        <w:rPr>
          <w:b/>
          <w:bCs/>
          <w:sz w:val="18"/>
          <w:szCs w:val="18"/>
          <w:u w:val="single"/>
        </w:rPr>
        <w:t>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201"/>
        <w:gridCol w:w="3485"/>
        <w:gridCol w:w="3486"/>
      </w:tblGrid>
      <w:tr w:rsidR="00D54130" w:rsidRPr="00106151" w14:paraId="2BD1BCA7" w14:textId="77777777" w:rsidTr="00A45604">
        <w:tc>
          <w:tcPr>
            <w:tcW w:w="10456" w:type="dxa"/>
            <w:gridSpan w:val="4"/>
            <w:vAlign w:val="bottom"/>
          </w:tcPr>
          <w:p w14:paraId="41A681E3" w14:textId="3B39B0AD" w:rsidR="00D54130" w:rsidRPr="00106151" w:rsidRDefault="00D5413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名稱：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555970005"/>
                <w:placeholder>
                  <w:docPart w:val="E03EDE14158743CDA44B4D570BFFBF4F"/>
                </w:placeholder>
                <w:text/>
              </w:sdtPr>
              <w:sdtContent>
                <w:r w:rsidR="00106151" w:rsidRPr="00106151">
                  <w:rPr>
                    <w:rFonts w:hint="eastAsia"/>
                    <w:b/>
                    <w:bCs/>
                    <w:sz w:val="18"/>
                    <w:szCs w:val="18"/>
                    <w:u w:val="single"/>
                    <w:lang w:val="en-US"/>
                  </w:rPr>
                  <w:t>______________________________________________________________________________________________________________</w:t>
                </w:r>
              </w:sdtContent>
            </w:sdt>
          </w:p>
        </w:tc>
      </w:tr>
      <w:tr w:rsidR="00D54130" w:rsidRPr="00106151" w14:paraId="20F9C006" w14:textId="77777777" w:rsidTr="00A45604">
        <w:tc>
          <w:tcPr>
            <w:tcW w:w="3485" w:type="dxa"/>
            <w:gridSpan w:val="2"/>
            <w:vAlign w:val="bottom"/>
          </w:tcPr>
          <w:p w14:paraId="283F2EAF" w14:textId="77777777" w:rsidR="00D54130" w:rsidRPr="00106151" w:rsidRDefault="00D5413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公司編號：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655576228"/>
                <w:placeholder>
                  <w:docPart w:val="7176FA59BDEB434A8506F63A38CF472D"/>
                </w:placeholder>
                <w:showingPlcHdr/>
                <w:text/>
              </w:sdtPr>
              <w:sdtContent>
                <w:r w:rsidR="00CF4060" w:rsidRPr="001640D8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 </w:t>
                </w:r>
                <w:r w:rsidR="00CF4060" w:rsidRPr="001640D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  <w:tc>
          <w:tcPr>
            <w:tcW w:w="3485" w:type="dxa"/>
            <w:vAlign w:val="bottom"/>
          </w:tcPr>
          <w:p w14:paraId="1AEEA527" w14:textId="77777777" w:rsidR="00D54130" w:rsidRPr="00106151" w:rsidRDefault="00D5413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公司地點：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388773249"/>
                <w:placeholder>
                  <w:docPart w:val="37598D8DB57F4247B07F1CD5CCF91735"/>
                </w:placeholder>
                <w:showingPlcHdr/>
                <w:text/>
              </w:sdtPr>
              <w:sdtContent>
                <w:r w:rsidR="00CF4060" w:rsidRPr="001640D8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CF4060" w:rsidRPr="001640D8">
                  <w:rPr>
                    <w:rStyle w:val="PlaceholderText"/>
                    <w:b/>
                    <w:bCs/>
                    <w:u w:val="single"/>
                  </w:rPr>
                  <w:t xml:space="preserve">   ________________ </w:t>
                </w:r>
              </w:sdtContent>
            </w:sdt>
          </w:p>
        </w:tc>
        <w:tc>
          <w:tcPr>
            <w:tcW w:w="3486" w:type="dxa"/>
            <w:vAlign w:val="bottom"/>
          </w:tcPr>
          <w:p w14:paraId="504277C6" w14:textId="77777777" w:rsidR="00D54130" w:rsidRPr="00106151" w:rsidRDefault="00D5413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成立日期：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124969685"/>
                <w:placeholder>
                  <w:docPart w:val="C45D12FA003C4C00909D5D5D32B2053F"/>
                </w:placeholder>
                <w:showingPlcHdr/>
                <w:date w:fullDate="2005-04-03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</w:tr>
      <w:tr w:rsidR="00306834" w:rsidRPr="00106151" w14:paraId="7A7935A4" w14:textId="77777777" w:rsidTr="009E25E7">
        <w:tc>
          <w:tcPr>
            <w:tcW w:w="10456" w:type="dxa"/>
            <w:gridSpan w:val="4"/>
            <w:vAlign w:val="bottom"/>
          </w:tcPr>
          <w:p w14:paraId="28485889" w14:textId="77777777" w:rsidR="00306834" w:rsidRPr="00106151" w:rsidRDefault="00000000" w:rsidP="00A45604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1275243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3B18C2" w:rsidRPr="00106151">
              <w:rPr>
                <w:sz w:val="18"/>
                <w:szCs w:val="18"/>
              </w:rPr>
              <w:t xml:space="preserve"> B </w:t>
            </w:r>
            <w:r w:rsidR="003B18C2" w:rsidRPr="00106151">
              <w:rPr>
                <w:sz w:val="18"/>
                <w:szCs w:val="18"/>
              </w:rPr>
              <w:t>部分中提供的位址是</w:t>
            </w:r>
            <w:r w:rsidR="003B18C2" w:rsidRPr="00106151">
              <w:rPr>
                <w:sz w:val="18"/>
                <w:szCs w:val="18"/>
              </w:rPr>
              <w:t xml:space="preserve"> Principal Address</w:t>
            </w:r>
            <w:r w:rsidR="003B18C2" w:rsidRPr="00106151">
              <w:rPr>
                <w:sz w:val="18"/>
                <w:szCs w:val="18"/>
              </w:rPr>
              <w:t>。</w:t>
            </w:r>
            <w:r w:rsidR="003B18C2" w:rsidRPr="00106151">
              <w:rPr>
                <w:sz w:val="18"/>
                <w:szCs w:val="18"/>
              </w:rPr>
              <w:t xml:space="preserve"> </w:t>
            </w:r>
          </w:p>
        </w:tc>
      </w:tr>
      <w:tr w:rsidR="00C30A22" w:rsidRPr="00106151" w14:paraId="39A188FE" w14:textId="77777777" w:rsidTr="009E25E7">
        <w:tc>
          <w:tcPr>
            <w:tcW w:w="10456" w:type="dxa"/>
            <w:gridSpan w:val="4"/>
            <w:vAlign w:val="bottom"/>
          </w:tcPr>
          <w:p w14:paraId="170BC56C" w14:textId="77777777" w:rsidR="00C30A22" w:rsidRPr="00106151" w:rsidRDefault="00AC1A21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b/>
                <w:bCs/>
                <w:sz w:val="18"/>
                <w:szCs w:val="18"/>
                <w:u w:val="single"/>
              </w:rPr>
              <w:t>A-2a.</w:t>
            </w:r>
            <w:r w:rsidRPr="00106151">
              <w:rPr>
                <w:b/>
                <w:bCs/>
                <w:sz w:val="18"/>
                <w:szCs w:val="18"/>
                <w:u w:val="single"/>
              </w:rPr>
              <w:t>豁免擁有人</w:t>
            </w:r>
            <w:r w:rsidR="009E25E7" w:rsidRPr="00106151">
              <w:rPr>
                <w:sz w:val="18"/>
                <w:szCs w:val="18"/>
              </w:rPr>
              <w:t xml:space="preserve"> </w:t>
            </w:r>
            <w:r w:rsidR="009E25E7" w:rsidRPr="00106151">
              <w:rPr>
                <w:sz w:val="18"/>
                <w:szCs w:val="18"/>
              </w:rPr>
              <w:t>（</w:t>
            </w:r>
            <w:r w:rsidR="009E25E7" w:rsidRPr="00106151">
              <w:rPr>
                <w:i/>
                <w:iCs/>
                <w:sz w:val="16"/>
                <w:szCs w:val="16"/>
              </w:rPr>
              <w:t>填寫本部分和</w:t>
            </w:r>
            <w:r w:rsidR="009E25E7" w:rsidRPr="00106151">
              <w:rPr>
                <w:i/>
                <w:iCs/>
                <w:sz w:val="16"/>
                <w:szCs w:val="16"/>
              </w:rPr>
              <w:t xml:space="preserve"> D </w:t>
            </w:r>
            <w:r w:rsidR="009E25E7" w:rsidRPr="00106151">
              <w:rPr>
                <w:i/>
                <w:iCs/>
                <w:sz w:val="16"/>
                <w:szCs w:val="16"/>
              </w:rPr>
              <w:t>部分</w:t>
            </w:r>
            <w:r w:rsidR="009E25E7" w:rsidRPr="00106151">
              <w:rPr>
                <w:i/>
                <w:iCs/>
                <w:sz w:val="16"/>
                <w:szCs w:val="16"/>
              </w:rPr>
              <w:t xml:space="preserve"> </w:t>
            </w:r>
            <w:r w:rsidR="009E25E7" w:rsidRPr="00106151">
              <w:rPr>
                <w:i/>
                <w:iCs/>
                <w:sz w:val="16"/>
                <w:szCs w:val="16"/>
              </w:rPr>
              <w:t>如果</w:t>
            </w:r>
            <w:r w:rsidR="009E25E7" w:rsidRPr="00106151">
              <w:rPr>
                <w:i/>
                <w:iCs/>
                <w:sz w:val="16"/>
                <w:szCs w:val="16"/>
              </w:rPr>
              <w:t xml:space="preserve"> LE </w:t>
            </w:r>
            <w:r w:rsidR="009E25E7" w:rsidRPr="00106151">
              <w:rPr>
                <w:i/>
                <w:iCs/>
                <w:sz w:val="16"/>
                <w:szCs w:val="16"/>
              </w:rPr>
              <w:t>是豁免擁有人，則擁有擁有權和控制權</w:t>
            </w:r>
            <w:r w:rsidR="009E25E7" w:rsidRPr="00106151">
              <w:rPr>
                <w:sz w:val="18"/>
                <w:szCs w:val="18"/>
              </w:rPr>
              <w:t>）</w:t>
            </w:r>
          </w:p>
        </w:tc>
      </w:tr>
      <w:tr w:rsidR="00C30A22" w:rsidRPr="00106151" w14:paraId="00ED3DBA" w14:textId="77777777" w:rsidTr="00555BFA">
        <w:trPr>
          <w:gridBefore w:val="1"/>
          <w:wBefore w:w="284" w:type="dxa"/>
        </w:trPr>
        <w:tc>
          <w:tcPr>
            <w:tcW w:w="10172" w:type="dxa"/>
            <w:gridSpan w:val="3"/>
            <w:vAlign w:val="bottom"/>
          </w:tcPr>
          <w:p w14:paraId="05113A10" w14:textId="77777777" w:rsidR="00C30A22" w:rsidRPr="00106151" w:rsidRDefault="00000000" w:rsidP="00C30A22">
            <w:pPr>
              <w:rPr>
                <w:rFonts w:ascii="MS Gothic" w:eastAsia="MS Gothic" w:hAnsi="MS Gothic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175130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C30A22" w:rsidRPr="00106151">
              <w:rPr>
                <w:sz w:val="18"/>
                <w:szCs w:val="18"/>
              </w:rPr>
              <w:t xml:space="preserve"> </w:t>
            </w:r>
            <w:r w:rsidR="00C30A22" w:rsidRPr="00106151">
              <w:rPr>
                <w:sz w:val="18"/>
                <w:szCs w:val="18"/>
              </w:rPr>
              <w:t>英屬維爾京群島銀行和信託公司法下的受託人</w:t>
            </w:r>
          </w:p>
        </w:tc>
      </w:tr>
    </w:tbl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696"/>
        <w:gridCol w:w="5386"/>
        <w:gridCol w:w="3090"/>
      </w:tblGrid>
      <w:tr w:rsidR="009E25E7" w:rsidRPr="00106151" w14:paraId="75F4016D" w14:textId="77777777" w:rsidTr="00555BFA">
        <w:tc>
          <w:tcPr>
            <w:tcW w:w="1696" w:type="dxa"/>
            <w:vMerge w:val="restart"/>
            <w:tcBorders>
              <w:right w:val="single" w:sz="4" w:space="0" w:color="auto"/>
            </w:tcBorders>
            <w:vAlign w:val="center"/>
          </w:tcPr>
          <w:p w14:paraId="2865A7BE" w14:textId="77777777" w:rsidR="009E25E7" w:rsidRPr="00106151" w:rsidRDefault="00000000" w:rsidP="00C30A22">
            <w:pPr>
              <w:rPr>
                <w:rFonts w:ascii="MS Gothic" w:eastAsia="MS Gothic" w:hAnsi="MS Gothic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1232271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9E25E7" w:rsidRPr="00106151">
              <w:rPr>
                <w:sz w:val="18"/>
                <w:szCs w:val="18"/>
              </w:rPr>
              <w:t xml:space="preserve"> </w:t>
            </w:r>
            <w:r w:rsidR="009E25E7" w:rsidRPr="00106151">
              <w:rPr>
                <w:sz w:val="18"/>
                <w:szCs w:val="18"/>
              </w:rPr>
              <w:t>上市公司</w:t>
            </w:r>
            <w:r w:rsidR="009E25E7" w:rsidRPr="00106151">
              <w:rPr>
                <w:sz w:val="18"/>
                <w:szCs w:val="18"/>
              </w:rPr>
              <w:t xml:space="preserve"> 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E0ED14" w14:textId="77777777" w:rsidR="009E25E7" w:rsidRPr="00106151" w:rsidRDefault="009E25E7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證券交易所名稱：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55965499"/>
                <w:placeholder>
                  <w:docPart w:val="52C9DC5CA4704534B4B2E7848C88B77F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  <w:tr w:rsidR="009E25E7" w:rsidRPr="00106151" w14:paraId="759BB699" w14:textId="77777777" w:rsidTr="00555BFA"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2CE79CFF" w14:textId="77777777" w:rsidR="009E25E7" w:rsidRPr="00106151" w:rsidRDefault="009E25E7" w:rsidP="00C30A22">
            <w:pPr>
              <w:rPr>
                <w:rFonts w:eastAsia="MS Gothic"/>
                <w:sz w:val="18"/>
                <w:szCs w:val="18"/>
                <w:lang w:val="en-US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vAlign w:val="bottom"/>
          </w:tcPr>
          <w:p w14:paraId="4C7EB9C7" w14:textId="77777777" w:rsidR="009E25E7" w:rsidRPr="00106151" w:rsidRDefault="009E25E7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股票代碼：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159227904"/>
                <w:placeholder>
                  <w:docPart w:val="57C1826295FA4454A3D7EE70F3CCD995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  <w:tc>
          <w:tcPr>
            <w:tcW w:w="3090" w:type="dxa"/>
            <w:tcBorders>
              <w:right w:val="single" w:sz="4" w:space="0" w:color="auto"/>
            </w:tcBorders>
            <w:vAlign w:val="bottom"/>
          </w:tcPr>
          <w:p w14:paraId="34A9EAA6" w14:textId="77777777" w:rsidR="009E25E7" w:rsidRPr="00106151" w:rsidRDefault="009E25E7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上市日期：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777719791"/>
                <w:placeholder>
                  <w:docPart w:val="146AF2A6FB6A4E2294DE675E67D64CC1"/>
                </w:placeholder>
                <w:showingPlcHdr/>
                <w:date w:fullDate="2006-05-04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</w:tr>
      <w:tr w:rsidR="009E25E7" w:rsidRPr="00106151" w14:paraId="71D06A78" w14:textId="77777777" w:rsidTr="00555BFA">
        <w:tc>
          <w:tcPr>
            <w:tcW w:w="1696" w:type="dxa"/>
            <w:vMerge/>
            <w:tcBorders>
              <w:right w:val="single" w:sz="4" w:space="0" w:color="auto"/>
            </w:tcBorders>
            <w:vAlign w:val="center"/>
          </w:tcPr>
          <w:p w14:paraId="71B8F2AE" w14:textId="77777777" w:rsidR="009E25E7" w:rsidRPr="00106151" w:rsidRDefault="009E25E7" w:rsidP="00C30A22">
            <w:pPr>
              <w:rPr>
                <w:rFonts w:eastAsia="MS Gothic"/>
                <w:sz w:val="18"/>
                <w:szCs w:val="18"/>
                <w:lang w:val="en-US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F42FB04" w14:textId="77777777" w:rsidR="009E25E7" w:rsidRPr="00106151" w:rsidRDefault="009E25E7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證券交易所監管機構：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003558522"/>
                <w:placeholder>
                  <w:docPart w:val="4BED29A3D4E2469294B811E75D462429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  <w:tc>
          <w:tcPr>
            <w:tcW w:w="30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7A4A165" w14:textId="240C3873" w:rsidR="009E25E7" w:rsidRPr="00106151" w:rsidRDefault="009E25E7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國家：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581432437"/>
                <w:placeholder>
                  <w:docPart w:val="A4D6A2194B1B4762B5055AE6B26447C8"/>
                </w:placeholder>
                <w:text/>
              </w:sdtPr>
              <w:sdtContent>
                <w:r w:rsidR="00106151" w:rsidRPr="00106151">
                  <w:rPr>
                    <w:rFonts w:hint="eastAsia"/>
                    <w:b/>
                    <w:bCs/>
                    <w:sz w:val="18"/>
                    <w:szCs w:val="18"/>
                    <w:u w:val="single"/>
                    <w:lang w:val="en-US"/>
                  </w:rPr>
                  <w:t>_____________________</w:t>
                </w:r>
              </w:sdtContent>
            </w:sdt>
          </w:p>
        </w:tc>
      </w:tr>
      <w:tr w:rsidR="00C30A22" w:rsidRPr="00106151" w14:paraId="6261C25F" w14:textId="77777777" w:rsidTr="00555BFA"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63916212" w14:textId="77777777" w:rsidR="00C30A22" w:rsidRPr="00106151" w:rsidRDefault="00000000" w:rsidP="00C30A22">
            <w:pPr>
              <w:rPr>
                <w:rFonts w:ascii="MS Gothic" w:eastAsia="MS Gothic" w:hAnsi="MS Gothic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125611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C30A22" w:rsidRPr="00106151">
              <w:rPr>
                <w:sz w:val="18"/>
                <w:szCs w:val="18"/>
              </w:rPr>
              <w:t xml:space="preserve"> </w:t>
            </w:r>
            <w:r w:rsidR="00C30A22" w:rsidRPr="00106151">
              <w:rPr>
                <w:sz w:val="18"/>
                <w:szCs w:val="18"/>
              </w:rPr>
              <w:t>英屬維爾京群島基金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C3CB5" w14:textId="77777777" w:rsidR="00C30A22" w:rsidRPr="00106151" w:rsidRDefault="00C30A22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許可證號：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5469874"/>
                <w:placeholder>
                  <w:docPart w:val="7E92CFFB589D4125A236E7077A8EFEE3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  <w:tr w:rsidR="009E25E7" w:rsidRPr="00106151" w14:paraId="7B1E45BE" w14:textId="77777777" w:rsidTr="00555BFA">
        <w:tc>
          <w:tcPr>
            <w:tcW w:w="1696" w:type="dxa"/>
            <w:vMerge w:val="restart"/>
            <w:tcBorders>
              <w:right w:val="single" w:sz="4" w:space="0" w:color="auto"/>
            </w:tcBorders>
            <w:vAlign w:val="center"/>
          </w:tcPr>
          <w:p w14:paraId="5B6A8F73" w14:textId="77777777" w:rsidR="009E25E7" w:rsidRPr="00106151" w:rsidRDefault="00000000" w:rsidP="00C30A22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122440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9E25E7" w:rsidRPr="00106151">
              <w:rPr>
                <w:sz w:val="18"/>
                <w:szCs w:val="18"/>
              </w:rPr>
              <w:t xml:space="preserve"> </w:t>
            </w:r>
            <w:r w:rsidR="009E25E7" w:rsidRPr="00106151">
              <w:rPr>
                <w:sz w:val="18"/>
                <w:szCs w:val="18"/>
              </w:rPr>
              <w:t>外資基金</w:t>
            </w:r>
          </w:p>
          <w:p w14:paraId="220E1FEC" w14:textId="77777777" w:rsidR="009E25E7" w:rsidRPr="00106151" w:rsidRDefault="009E25E7" w:rsidP="00C30A22">
            <w:pPr>
              <w:rPr>
                <w:rFonts w:ascii="MS Gothic" w:eastAsia="MS Gothic" w:hAnsi="MS Gothic"/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（</w:t>
            </w:r>
            <w:r w:rsidRPr="00106151">
              <w:rPr>
                <w:i/>
                <w:iCs/>
                <w:sz w:val="18"/>
                <w:szCs w:val="18"/>
                <w:u w:val="single"/>
              </w:rPr>
              <w:t>請提供許可證副本</w:t>
            </w:r>
            <w:r w:rsidRPr="00106151">
              <w:rPr>
                <w:sz w:val="18"/>
                <w:szCs w:val="18"/>
              </w:rPr>
              <w:t>）</w:t>
            </w:r>
          </w:p>
        </w:tc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EB5EDA" w14:textId="77777777" w:rsidR="009E25E7" w:rsidRPr="00106151" w:rsidRDefault="009E25E7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基金類型（選擇一項）：核准基金孵化基金私募基金</w:t>
            </w:r>
            <w:sdt>
              <w:sdtPr>
                <w:rPr>
                  <w:sz w:val="18"/>
                  <w:szCs w:val="18"/>
                  <w:lang w:val="en-US"/>
                </w:rPr>
                <w:id w:val="-1749794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id w:val="-165159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id w:val="-205630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</w:p>
          <w:p w14:paraId="6AA29AEC" w14:textId="77777777" w:rsidR="009E25E7" w:rsidRPr="00106151" w:rsidRDefault="009E25E7" w:rsidP="009E25E7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 xml:space="preserve">                                                   </w:t>
            </w:r>
            <w:r w:rsidRPr="00106151">
              <w:rPr>
                <w:sz w:val="18"/>
                <w:szCs w:val="18"/>
              </w:rPr>
              <w:t>私募投資基金</w:t>
            </w:r>
            <w:r w:rsidRPr="00106151">
              <w:rPr>
                <w:sz w:val="18"/>
                <w:szCs w:val="18"/>
              </w:rPr>
              <w:t xml:space="preserve"> </w:t>
            </w:r>
            <w:r w:rsidRPr="00106151">
              <w:rPr>
                <w:sz w:val="18"/>
                <w:szCs w:val="18"/>
              </w:rPr>
              <w:t>專業基金</w:t>
            </w:r>
            <w:r w:rsidRPr="00106151">
              <w:rPr>
                <w:sz w:val="18"/>
                <w:szCs w:val="18"/>
              </w:rPr>
              <w:t xml:space="preserve"> </w:t>
            </w:r>
            <w:r w:rsidRPr="00106151">
              <w:rPr>
                <w:sz w:val="18"/>
                <w:szCs w:val="18"/>
              </w:rPr>
              <w:t>公募基金</w:t>
            </w:r>
            <w:sdt>
              <w:sdtPr>
                <w:rPr>
                  <w:sz w:val="18"/>
                  <w:szCs w:val="18"/>
                  <w:lang w:val="en-US"/>
                </w:rPr>
                <w:id w:val="91898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id w:val="156243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id w:val="-736320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</w:p>
        </w:tc>
      </w:tr>
      <w:tr w:rsidR="009E25E7" w:rsidRPr="00106151" w14:paraId="4E836F74" w14:textId="77777777" w:rsidTr="00555BFA">
        <w:tc>
          <w:tcPr>
            <w:tcW w:w="1696" w:type="dxa"/>
            <w:vMerge/>
            <w:tcBorders>
              <w:right w:val="single" w:sz="4" w:space="0" w:color="auto"/>
            </w:tcBorders>
            <w:vAlign w:val="bottom"/>
          </w:tcPr>
          <w:p w14:paraId="53668D72" w14:textId="77777777" w:rsidR="009E25E7" w:rsidRPr="00106151" w:rsidRDefault="009E25E7" w:rsidP="00C30A22">
            <w:pPr>
              <w:rPr>
                <w:rFonts w:eastAsia="MS Gothic"/>
                <w:sz w:val="18"/>
                <w:szCs w:val="18"/>
                <w:lang w:val="en-US"/>
              </w:rPr>
            </w:pPr>
          </w:p>
        </w:tc>
        <w:tc>
          <w:tcPr>
            <w:tcW w:w="84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4D3F55" w14:textId="18858FC6" w:rsidR="009E25E7" w:rsidRPr="00106151" w:rsidRDefault="00000000" w:rsidP="00C30A22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342318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CF4060" w:rsidRPr="00106151">
              <w:rPr>
                <w:sz w:val="18"/>
                <w:szCs w:val="18"/>
              </w:rPr>
              <w:t xml:space="preserve"> </w:t>
            </w:r>
            <w:r w:rsidR="00106151" w:rsidRPr="00106151">
              <w:rPr>
                <w:rFonts w:hint="eastAsia"/>
                <w:sz w:val="18"/>
                <w:szCs w:val="18"/>
              </w:rPr>
              <w:t>基金是</w:t>
            </w:r>
            <w:r w:rsidR="00CF4060" w:rsidRPr="00106151">
              <w:rPr>
                <w:sz w:val="18"/>
                <w:szCs w:val="18"/>
              </w:rPr>
              <w:t>獨立投資組合公司</w:t>
            </w:r>
            <w:r w:rsidR="00CF4060" w:rsidRPr="00106151">
              <w:rPr>
                <w:sz w:val="18"/>
                <w:szCs w:val="18"/>
              </w:rPr>
              <w:t xml:space="preserve"> </w:t>
            </w:r>
            <w:r w:rsidR="00CF4060" w:rsidRPr="00106151">
              <w:rPr>
                <w:sz w:val="18"/>
                <w:szCs w:val="18"/>
              </w:rPr>
              <w:t>（</w:t>
            </w:r>
            <w:r w:rsidR="00CF4060" w:rsidRPr="00106151">
              <w:rPr>
                <w:sz w:val="18"/>
                <w:szCs w:val="18"/>
              </w:rPr>
              <w:t>SPC</w:t>
            </w:r>
            <w:r w:rsidR="00CF4060" w:rsidRPr="00106151">
              <w:rPr>
                <w:sz w:val="18"/>
                <w:szCs w:val="18"/>
              </w:rPr>
              <w:t>）</w:t>
            </w:r>
          </w:p>
        </w:tc>
      </w:tr>
      <w:tr w:rsidR="009E25E7" w:rsidRPr="00106151" w14:paraId="44A7706A" w14:textId="77777777" w:rsidTr="00555BFA">
        <w:tc>
          <w:tcPr>
            <w:tcW w:w="1696" w:type="dxa"/>
            <w:vMerge/>
            <w:tcBorders>
              <w:right w:val="single" w:sz="4" w:space="0" w:color="auto"/>
            </w:tcBorders>
            <w:vAlign w:val="bottom"/>
          </w:tcPr>
          <w:p w14:paraId="23578B3C" w14:textId="77777777" w:rsidR="009E25E7" w:rsidRPr="00106151" w:rsidRDefault="009E25E7" w:rsidP="00C30A22">
            <w:pPr>
              <w:rPr>
                <w:rFonts w:eastAsia="MS Gothic"/>
                <w:sz w:val="18"/>
                <w:szCs w:val="18"/>
                <w:lang w:val="en-US"/>
              </w:rPr>
            </w:pPr>
          </w:p>
        </w:tc>
        <w:tc>
          <w:tcPr>
            <w:tcW w:w="84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54B52" w14:textId="77777777" w:rsidR="009E25E7" w:rsidRPr="00106151" w:rsidRDefault="009E25E7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披露與透明度規則：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552986974"/>
                <w:placeholder>
                  <w:docPart w:val="C1DBD61794D2489AAE45B8DC981275BA"/>
                </w:placeholder>
                <w:showingPlcHdr/>
                <w:text/>
              </w:sdtPr>
              <w:sdtContent>
                <w:r w:rsidR="00CF4060" w:rsidRPr="00106151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 </w:t>
                </w:r>
              </w:sdtContent>
            </w:sdt>
          </w:p>
        </w:tc>
      </w:tr>
      <w:tr w:rsidR="009E25E7" w:rsidRPr="00106151" w14:paraId="1652FFF2" w14:textId="77777777" w:rsidTr="00555BFA">
        <w:tc>
          <w:tcPr>
            <w:tcW w:w="1696" w:type="dxa"/>
            <w:vMerge/>
            <w:tcBorders>
              <w:right w:val="single" w:sz="4" w:space="0" w:color="auto"/>
            </w:tcBorders>
            <w:vAlign w:val="bottom"/>
          </w:tcPr>
          <w:p w14:paraId="66907470" w14:textId="77777777" w:rsidR="009E25E7" w:rsidRPr="00106151" w:rsidRDefault="009E25E7" w:rsidP="00C30A22">
            <w:pPr>
              <w:rPr>
                <w:rFonts w:eastAsia="MS Gothic"/>
                <w:sz w:val="18"/>
                <w:szCs w:val="18"/>
                <w:lang w:val="en-US"/>
              </w:rPr>
            </w:pPr>
          </w:p>
        </w:tc>
        <w:tc>
          <w:tcPr>
            <w:tcW w:w="84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FD609" w14:textId="77777777" w:rsidR="009E25E7" w:rsidRPr="00106151" w:rsidRDefault="009E25E7" w:rsidP="00C30A22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國際標準：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930391491"/>
                <w:placeholder>
                  <w:docPart w:val="0653800FBB3D4F8694530C6C845A9E49"/>
                </w:placeholder>
                <w:showingPlcHdr/>
                <w:text/>
              </w:sdtPr>
              <w:sdtContent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CF4060" w:rsidRPr="002440E5">
                  <w:rPr>
                    <w:rStyle w:val="PlaceholderText"/>
                    <w:b/>
                    <w:bCs/>
                    <w:u w:val="single"/>
                  </w:rPr>
                  <w:t xml:space="preserve">   __________________________________________________________ </w:t>
                </w:r>
              </w:sdtContent>
            </w:sdt>
          </w:p>
        </w:tc>
      </w:tr>
    </w:tbl>
    <w:p w14:paraId="0931B73E" w14:textId="77777777" w:rsidR="00A45604" w:rsidRPr="00106151" w:rsidRDefault="00000000" w:rsidP="00D54130">
      <w:pPr>
        <w:rPr>
          <w:sz w:val="8"/>
          <w:szCs w:val="8"/>
          <w:lang w:val="en-US"/>
        </w:rPr>
      </w:pPr>
      <w:r>
        <w:rPr>
          <w:sz w:val="8"/>
          <w:szCs w:val="8"/>
        </w:rPr>
        <w:pict w14:anchorId="16793399">
          <v:rect id="_x0000_i1025" style="width:0;height:1.5pt" o:hralign="center" o:hrstd="t" o:hr="t" fillcolor="#a0a0a0" stroked="f"/>
        </w:pict>
      </w:r>
    </w:p>
    <w:p w14:paraId="534F6E35" w14:textId="14FCB4D7" w:rsidR="00D54130" w:rsidRPr="00106151" w:rsidRDefault="00D54130" w:rsidP="00381A6F">
      <w:pPr>
        <w:rPr>
          <w:sz w:val="18"/>
          <w:szCs w:val="18"/>
          <w:lang w:val="en-US"/>
        </w:rPr>
      </w:pPr>
      <w:r w:rsidRPr="00106151">
        <w:rPr>
          <w:b/>
          <w:bCs/>
          <w:sz w:val="18"/>
          <w:szCs w:val="18"/>
          <w:u w:val="single"/>
        </w:rPr>
        <w:t xml:space="preserve">B. </w:t>
      </w:r>
      <w:r w:rsidR="00106151" w:rsidRPr="00106151">
        <w:rPr>
          <w:rFonts w:hint="eastAsia"/>
          <w:b/>
          <w:bCs/>
          <w:sz w:val="18"/>
          <w:szCs w:val="18"/>
          <w:u w:val="single"/>
        </w:rPr>
        <w:t>地</w:t>
      </w:r>
      <w:r w:rsidRPr="00106151">
        <w:rPr>
          <w:b/>
          <w:bCs/>
          <w:sz w:val="18"/>
          <w:szCs w:val="18"/>
          <w:u w:val="single"/>
        </w:rPr>
        <w:t>址</w:t>
      </w:r>
      <w:r w:rsidR="003B18C2" w:rsidRPr="00106151">
        <w:rPr>
          <w:sz w:val="18"/>
          <w:szCs w:val="18"/>
        </w:rPr>
        <w:t xml:space="preserve"> </w:t>
      </w:r>
      <w:r w:rsidR="003B18C2" w:rsidRPr="00106151">
        <w:rPr>
          <w:sz w:val="18"/>
          <w:szCs w:val="18"/>
        </w:rPr>
        <w:t>（</w:t>
      </w:r>
      <w:r w:rsidR="003B18C2" w:rsidRPr="00106151">
        <w:rPr>
          <w:i/>
          <w:iCs/>
          <w:sz w:val="16"/>
          <w:szCs w:val="16"/>
        </w:rPr>
        <w:t>如果是實益擁有人，請輸入居住位址。</w:t>
      </w:r>
      <w:r w:rsidR="003B18C2" w:rsidRPr="00106151">
        <w:rPr>
          <w:i/>
          <w:iCs/>
          <w:sz w:val="16"/>
          <w:szCs w:val="16"/>
        </w:rPr>
        <w:t xml:space="preserve"> </w:t>
      </w:r>
      <w:r w:rsidR="003B18C2" w:rsidRPr="00106151">
        <w:rPr>
          <w:i/>
          <w:iCs/>
          <w:sz w:val="16"/>
          <w:szCs w:val="16"/>
        </w:rPr>
        <w:t>對於</w:t>
      </w:r>
      <w:r w:rsidR="003B18C2" w:rsidRPr="00106151">
        <w:rPr>
          <w:i/>
          <w:iCs/>
          <w:sz w:val="16"/>
          <w:szCs w:val="16"/>
        </w:rPr>
        <w:t xml:space="preserve"> LE</w:t>
      </w:r>
      <w:r w:rsidR="003B18C2" w:rsidRPr="00106151">
        <w:rPr>
          <w:i/>
          <w:iCs/>
          <w:sz w:val="16"/>
          <w:szCs w:val="16"/>
        </w:rPr>
        <w:t>，輸入</w:t>
      </w:r>
      <w:r w:rsidR="003B18C2" w:rsidRPr="00106151">
        <w:rPr>
          <w:i/>
          <w:iCs/>
          <w:sz w:val="16"/>
          <w:szCs w:val="16"/>
        </w:rPr>
        <w:t xml:space="preserve"> Registered Office </w:t>
      </w:r>
      <w:r w:rsidR="003B18C2" w:rsidRPr="00106151">
        <w:rPr>
          <w:i/>
          <w:iCs/>
          <w:sz w:val="16"/>
          <w:szCs w:val="16"/>
        </w:rPr>
        <w:t>或</w:t>
      </w:r>
      <w:r w:rsidR="003B18C2" w:rsidRPr="00106151">
        <w:rPr>
          <w:i/>
          <w:iCs/>
          <w:sz w:val="16"/>
          <w:szCs w:val="16"/>
        </w:rPr>
        <w:t xml:space="preserve"> Principal Address</w:t>
      </w:r>
      <w:r w:rsidR="003B18C2" w:rsidRPr="00106151">
        <w:rPr>
          <w:i/>
          <w:iCs/>
          <w:sz w:val="16"/>
          <w:szCs w:val="16"/>
        </w:rPr>
        <w:t>。</w:t>
      </w:r>
      <w:r w:rsidR="003B18C2" w:rsidRPr="00106151">
        <w:rPr>
          <w:sz w:val="18"/>
          <w:szCs w:val="18"/>
        </w:rPr>
        <w:t>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3940"/>
      </w:tblGrid>
      <w:tr w:rsidR="00D54130" w:rsidRPr="00106151" w14:paraId="2AF3FD9F" w14:textId="77777777" w:rsidTr="00A45604">
        <w:tc>
          <w:tcPr>
            <w:tcW w:w="10456" w:type="dxa"/>
            <w:gridSpan w:val="2"/>
            <w:vAlign w:val="bottom"/>
          </w:tcPr>
          <w:p w14:paraId="2943D94C" w14:textId="5774DB00" w:rsidR="00D54130" w:rsidRPr="00106151" w:rsidRDefault="00D5413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第</w:t>
            </w:r>
            <w:r w:rsidRPr="00106151">
              <w:rPr>
                <w:sz w:val="18"/>
                <w:szCs w:val="18"/>
              </w:rPr>
              <w:t xml:space="preserve"> 1 </w:t>
            </w:r>
            <w:r w:rsidRPr="00106151">
              <w:rPr>
                <w:sz w:val="18"/>
                <w:szCs w:val="18"/>
              </w:rPr>
              <w:t>行：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210123059"/>
                <w:placeholder>
                  <w:docPart w:val="729C4C4F935A44DBBE4E3E0241344AFA"/>
                </w:placeholder>
                <w:text/>
              </w:sdtPr>
              <w:sdtContent>
                <w:r w:rsidR="00106151" w:rsidRPr="00106151">
                  <w:rPr>
                    <w:rFonts w:hint="eastAsia"/>
                    <w:b/>
                    <w:bCs/>
                    <w:sz w:val="18"/>
                    <w:szCs w:val="18"/>
                    <w:u w:val="single"/>
                    <w:lang w:val="en-US"/>
                  </w:rPr>
                  <w:t>_____________________________________________________________________________________________________</w:t>
                </w:r>
              </w:sdtContent>
            </w:sdt>
          </w:p>
        </w:tc>
      </w:tr>
      <w:tr w:rsidR="00D54130" w:rsidRPr="00106151" w14:paraId="036BF291" w14:textId="77777777" w:rsidTr="00A45604">
        <w:tc>
          <w:tcPr>
            <w:tcW w:w="10456" w:type="dxa"/>
            <w:gridSpan w:val="2"/>
            <w:vAlign w:val="bottom"/>
          </w:tcPr>
          <w:p w14:paraId="6D557B66" w14:textId="1A2D130C" w:rsidR="00D54130" w:rsidRPr="00106151" w:rsidRDefault="00D5413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第</w:t>
            </w:r>
            <w:r w:rsidRPr="00106151">
              <w:rPr>
                <w:sz w:val="18"/>
                <w:szCs w:val="18"/>
              </w:rPr>
              <w:t xml:space="preserve"> 2 </w:t>
            </w:r>
            <w:r w:rsidRPr="00106151">
              <w:rPr>
                <w:sz w:val="18"/>
                <w:szCs w:val="18"/>
              </w:rPr>
              <w:t>行：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kern w:val="0"/>
                  <w:sz w:val="18"/>
                  <w:szCs w:val="18"/>
                  <w:u w:val="single"/>
                  <w:lang w:val="en-US"/>
                  <w14:ligatures w14:val="none"/>
                </w:rPr>
                <w:id w:val="1064142670"/>
                <w:placeholder>
                  <w:docPart w:val="3E07197A735647B5A5CEEE95DBFEF483"/>
                </w:placeholder>
                <w:text/>
              </w:sdtPr>
              <w:sdtContent>
                <w:r w:rsidR="00106151" w:rsidRPr="00106151">
                  <w:rPr>
                    <w:b/>
                    <w:bCs/>
                    <w:kern w:val="0"/>
                    <w:sz w:val="18"/>
                    <w:szCs w:val="18"/>
                    <w:u w:val="single"/>
                    <w:lang w:val="en-US"/>
                    <w14:ligatures w14:val="none"/>
                  </w:rPr>
                  <w:t>_____________________________________________________________________________________________________</w:t>
                </w:r>
              </w:sdtContent>
            </w:sdt>
          </w:p>
        </w:tc>
      </w:tr>
      <w:tr w:rsidR="00F871DC" w:rsidRPr="00106151" w14:paraId="6B413F5E" w14:textId="77777777" w:rsidTr="00A45604">
        <w:tc>
          <w:tcPr>
            <w:tcW w:w="6516" w:type="dxa"/>
            <w:vAlign w:val="bottom"/>
          </w:tcPr>
          <w:p w14:paraId="5F45578D" w14:textId="4CE14FF2" w:rsidR="00F871DC" w:rsidRPr="00106151" w:rsidRDefault="00F871DC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城市、州和郵遞區號編碼：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626820001"/>
                <w:placeholder>
                  <w:docPart w:val="6868F8E884AB4E47B2C5209EEF1A0FDA"/>
                </w:placeholder>
                <w:text/>
              </w:sdtPr>
              <w:sdtContent>
                <w:r w:rsidR="00106151" w:rsidRPr="00106151">
                  <w:rPr>
                    <w:rFonts w:hint="eastAsia"/>
                    <w:b/>
                    <w:bCs/>
                    <w:sz w:val="18"/>
                    <w:szCs w:val="18"/>
                    <w:u w:val="single"/>
                    <w:lang w:val="en-US"/>
                  </w:rPr>
                  <w:t>________________________________________</w:t>
                </w:r>
              </w:sdtContent>
            </w:sdt>
          </w:p>
        </w:tc>
        <w:tc>
          <w:tcPr>
            <w:tcW w:w="3940" w:type="dxa"/>
            <w:vAlign w:val="bottom"/>
          </w:tcPr>
          <w:p w14:paraId="023CA2E1" w14:textId="4BCA0354" w:rsidR="00F871DC" w:rsidRPr="00106151" w:rsidRDefault="00F871DC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國家：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631553435"/>
                <w:placeholder>
                  <w:docPart w:val="47B24E0A792A4A39B0D99C97B2F82DDB"/>
                </w:placeholder>
                <w:text/>
              </w:sdtPr>
              <w:sdtContent>
                <w:r w:rsidR="00106151" w:rsidRPr="00106151">
                  <w:rPr>
                    <w:rFonts w:hint="eastAsia"/>
                    <w:b/>
                    <w:bCs/>
                    <w:sz w:val="18"/>
                    <w:szCs w:val="18"/>
                    <w:u w:val="single"/>
                    <w:lang w:val="en-US"/>
                  </w:rPr>
                  <w:t>______________________________</w:t>
                </w:r>
              </w:sdtContent>
            </w:sdt>
          </w:p>
        </w:tc>
      </w:tr>
    </w:tbl>
    <w:p w14:paraId="4128EABE" w14:textId="77777777" w:rsidR="00A45604" w:rsidRPr="00106151" w:rsidRDefault="00000000">
      <w:pPr>
        <w:rPr>
          <w:sz w:val="8"/>
          <w:szCs w:val="8"/>
          <w:lang w:val="en-US"/>
        </w:rPr>
      </w:pPr>
      <w:r>
        <w:rPr>
          <w:sz w:val="8"/>
          <w:szCs w:val="8"/>
        </w:rPr>
        <w:pict w14:anchorId="42BD41C2">
          <v:rect id="_x0000_i1026" style="width:0;height:1.5pt" o:hralign="center" o:hrstd="t" o:hr="t" fillcolor="#a0a0a0" stroked="f"/>
        </w:pict>
      </w:r>
    </w:p>
    <w:p w14:paraId="59C253AA" w14:textId="77777777" w:rsidR="00182C4F" w:rsidRPr="00106151" w:rsidRDefault="003955E2" w:rsidP="00381A6F">
      <w:pPr>
        <w:rPr>
          <w:b/>
          <w:bCs/>
          <w:sz w:val="18"/>
          <w:szCs w:val="18"/>
          <w:lang w:val="en-US"/>
        </w:rPr>
      </w:pPr>
      <w:r w:rsidRPr="00106151">
        <w:rPr>
          <w:b/>
          <w:bCs/>
          <w:sz w:val="18"/>
          <w:szCs w:val="18"/>
          <w:u w:val="single"/>
        </w:rPr>
        <w:t xml:space="preserve">C. </w:t>
      </w:r>
      <w:r w:rsidRPr="00106151">
        <w:rPr>
          <w:b/>
          <w:bCs/>
          <w:sz w:val="18"/>
          <w:szCs w:val="18"/>
          <w:u w:val="single"/>
        </w:rPr>
        <w:t>持股情況</w:t>
      </w:r>
      <w:r w:rsidR="009C0A82" w:rsidRPr="00106151">
        <w:rPr>
          <w:sz w:val="18"/>
          <w:szCs w:val="18"/>
        </w:rPr>
        <w:t>（</w:t>
      </w:r>
      <w:r w:rsidR="00A45604" w:rsidRPr="00106151">
        <w:rPr>
          <w:sz w:val="16"/>
          <w:szCs w:val="16"/>
        </w:rPr>
        <w:t>如果個人或</w:t>
      </w:r>
      <w:r w:rsidR="00A45604" w:rsidRPr="00106151">
        <w:rPr>
          <w:sz w:val="16"/>
          <w:szCs w:val="16"/>
        </w:rPr>
        <w:t xml:space="preserve"> LE </w:t>
      </w:r>
      <w:r w:rsidR="00A45604" w:rsidRPr="00106151">
        <w:rPr>
          <w:sz w:val="16"/>
          <w:szCs w:val="16"/>
        </w:rPr>
        <w:t>是股東</w:t>
      </w:r>
      <w:r w:rsidR="00A41E69" w:rsidRPr="00106151">
        <w:rPr>
          <w:i/>
          <w:iCs/>
          <w:sz w:val="16"/>
          <w:szCs w:val="16"/>
        </w:rPr>
        <w:t>，請填寫此部分</w:t>
      </w:r>
      <w:r w:rsidR="009C0A82" w:rsidRPr="00106151">
        <w:rPr>
          <w:sz w:val="18"/>
          <w:szCs w:val="18"/>
        </w:rPr>
        <w:t>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264"/>
        <w:gridCol w:w="2280"/>
        <w:gridCol w:w="2948"/>
      </w:tblGrid>
      <w:tr w:rsidR="00D54130" w:rsidRPr="00106151" w14:paraId="02A788AD" w14:textId="77777777" w:rsidTr="00A45604">
        <w:tc>
          <w:tcPr>
            <w:tcW w:w="5228" w:type="dxa"/>
            <w:gridSpan w:val="2"/>
            <w:vAlign w:val="bottom"/>
          </w:tcPr>
          <w:p w14:paraId="0F107608" w14:textId="6E439B20" w:rsidR="00D54130" w:rsidRPr="00106151" w:rsidRDefault="005C2407" w:rsidP="00A45604">
            <w:pPr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成為股東</w:t>
            </w:r>
            <w:r w:rsidR="00D54130" w:rsidRPr="00106151">
              <w:rPr>
                <w:sz w:val="18"/>
                <w:szCs w:val="18"/>
              </w:rPr>
              <w:t>的日期：</w:t>
            </w:r>
            <w:r w:rsidR="00D54130"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101531706"/>
                <w:placeholder>
                  <w:docPart w:val="9AC1F411B9F84C25A5222F78F4D167EF"/>
                </w:placeholder>
                <w:showingPlcHdr/>
                <w:date w:fullDate="2006-05-03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  <w:tc>
          <w:tcPr>
            <w:tcW w:w="5228" w:type="dxa"/>
            <w:gridSpan w:val="2"/>
            <w:vAlign w:val="bottom"/>
          </w:tcPr>
          <w:p w14:paraId="058CB926" w14:textId="4E38F02E" w:rsidR="00D54130" w:rsidRPr="00106151" w:rsidRDefault="00D5413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終止</w:t>
            </w:r>
            <w:r w:rsidR="005C2407">
              <w:rPr>
                <w:rFonts w:hint="eastAsia"/>
                <w:sz w:val="18"/>
                <w:szCs w:val="18"/>
              </w:rPr>
              <w:t>股東</w:t>
            </w:r>
            <w:r w:rsidRPr="00106151">
              <w:rPr>
                <w:sz w:val="18"/>
                <w:szCs w:val="18"/>
              </w:rPr>
              <w:t>身份的日期：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01767965"/>
                <w:placeholder>
                  <w:docPart w:val="061A85DC58E2458A99BEFF371544E739"/>
                </w:placeholder>
                <w:showingPlcHdr/>
                <w:date w:fullDate="2009-05-04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</w:tr>
      <w:tr w:rsidR="00351820" w:rsidRPr="00106151" w14:paraId="5645F66F" w14:textId="77777777" w:rsidTr="00A45604">
        <w:tc>
          <w:tcPr>
            <w:tcW w:w="5228" w:type="dxa"/>
            <w:gridSpan w:val="2"/>
            <w:vAlign w:val="bottom"/>
          </w:tcPr>
          <w:p w14:paraId="70330C38" w14:textId="77777777" w:rsidR="00351820" w:rsidRPr="00106151" w:rsidRDefault="0035182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持有股數：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836920587"/>
                <w:placeholder>
                  <w:docPart w:val="B141F3FBDDF34925A2573D118AB73E24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  <w:tc>
          <w:tcPr>
            <w:tcW w:w="5228" w:type="dxa"/>
            <w:gridSpan w:val="2"/>
            <w:vAlign w:val="bottom"/>
          </w:tcPr>
          <w:p w14:paraId="7168A319" w14:textId="0FF8339A" w:rsidR="00351820" w:rsidRPr="00106151" w:rsidRDefault="005C2407" w:rsidP="00A45604">
            <w:pPr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股票</w:t>
            </w:r>
            <w:r w:rsidR="00351820" w:rsidRPr="00106151">
              <w:rPr>
                <w:sz w:val="18"/>
                <w:szCs w:val="18"/>
              </w:rPr>
              <w:t>編號（如果適用）：</w:t>
            </w:r>
            <w:r w:rsidR="00351820"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2137172626"/>
                <w:placeholder>
                  <w:docPart w:val="E11C5C97AB834BC9BB72EE64F3FEA715"/>
                </w:placeholder>
                <w:showingPlcHdr/>
                <w:text/>
              </w:sdtPr>
              <w:sdtContent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CF4060" w:rsidRPr="002440E5">
                  <w:rPr>
                    <w:rStyle w:val="PlaceholderText"/>
                    <w:b/>
                    <w:bCs/>
                    <w:u w:val="single"/>
                  </w:rPr>
                  <w:t xml:space="preserve">   _______ </w:t>
                </w:r>
              </w:sdtContent>
            </w:sdt>
          </w:p>
        </w:tc>
      </w:tr>
      <w:tr w:rsidR="00351820" w:rsidRPr="00106151" w14:paraId="0BB7BE3D" w14:textId="77777777" w:rsidTr="00A45604">
        <w:tc>
          <w:tcPr>
            <w:tcW w:w="3964" w:type="dxa"/>
            <w:vAlign w:val="bottom"/>
          </w:tcPr>
          <w:p w14:paraId="550BE002" w14:textId="77777777" w:rsidR="00351820" w:rsidRPr="00106151" w:rsidRDefault="0035182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股份類別：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748463633"/>
                <w:placeholder>
                  <w:docPart w:val="855772A2FCAF4FA4A790DFCFEA2C52D4"/>
                </w:placeholder>
                <w:showingPlcHdr/>
                <w:text/>
              </w:sdtPr>
              <w:sdtContent>
                <w:r w:rsidR="00CF4060" w:rsidRPr="00106151">
                  <w:rPr>
                    <w:rStyle w:val="PlaceholderText"/>
                    <w:b/>
                    <w:bCs/>
                    <w:sz w:val="18"/>
                    <w:szCs w:val="18"/>
                    <w:u w:val="single"/>
                  </w:rPr>
                  <w:t xml:space="preserve">   </w:t>
                </w:r>
                <w:r w:rsidR="00CF4060" w:rsidRPr="00106151">
                  <w:rPr>
                    <w:rStyle w:val="PlaceholderText"/>
                    <w:b/>
                    <w:bCs/>
                    <w:sz w:val="18"/>
                    <w:szCs w:val="18"/>
                    <w:u w:val="single"/>
                  </w:rPr>
                  <w:t>普通</w:t>
                </w:r>
                <w:r w:rsidR="00CF4060" w:rsidRPr="00106151">
                  <w:rPr>
                    <w:rStyle w:val="PlaceholderText"/>
                    <w:b/>
                    <w:bCs/>
                    <w:sz w:val="18"/>
                    <w:szCs w:val="18"/>
                    <w:u w:val="single"/>
                  </w:rPr>
                  <w:t xml:space="preserve"> </w:t>
                </w:r>
              </w:sdtContent>
            </w:sdt>
          </w:p>
        </w:tc>
        <w:tc>
          <w:tcPr>
            <w:tcW w:w="3544" w:type="dxa"/>
            <w:gridSpan w:val="2"/>
            <w:vAlign w:val="bottom"/>
          </w:tcPr>
          <w:p w14:paraId="439D84D8" w14:textId="77777777" w:rsidR="00351820" w:rsidRPr="00106151" w:rsidRDefault="0035182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系列（如果適用）：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2074535589"/>
                <w:placeholder>
                  <w:docPart w:val="C3BED73000DF4941992A0726F9E7EBE8"/>
                </w:placeholder>
                <w:showingPlcHdr/>
                <w:text/>
              </w:sdtPr>
              <w:sdtContent>
                <w:r w:rsidR="00CF4060" w:rsidRPr="00106151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___________ </w:t>
                </w:r>
              </w:sdtContent>
            </w:sdt>
          </w:p>
        </w:tc>
        <w:tc>
          <w:tcPr>
            <w:tcW w:w="2948" w:type="dxa"/>
            <w:vAlign w:val="bottom"/>
          </w:tcPr>
          <w:p w14:paraId="0CFE1D53" w14:textId="77777777" w:rsidR="00351820" w:rsidRPr="00106151" w:rsidRDefault="00000000" w:rsidP="00A45604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1334561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773925" w:rsidRPr="00106151">
              <w:rPr>
                <w:sz w:val="18"/>
                <w:szCs w:val="18"/>
              </w:rPr>
              <w:t xml:space="preserve"> </w:t>
            </w:r>
            <w:r w:rsidR="00773925" w:rsidRPr="00106151">
              <w:rPr>
                <w:sz w:val="18"/>
                <w:szCs w:val="18"/>
              </w:rPr>
              <w:t>無投票權</w:t>
            </w:r>
          </w:p>
        </w:tc>
      </w:tr>
      <w:tr w:rsidR="00D938E5" w:rsidRPr="00106151" w14:paraId="4F402897" w14:textId="77777777" w:rsidTr="00A45604">
        <w:tc>
          <w:tcPr>
            <w:tcW w:w="10456" w:type="dxa"/>
            <w:gridSpan w:val="4"/>
            <w:vAlign w:val="bottom"/>
          </w:tcPr>
          <w:p w14:paraId="2309EFC5" w14:textId="77777777" w:rsidR="00D938E5" w:rsidRPr="00106151" w:rsidRDefault="00000000" w:rsidP="00A45604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119357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D938E5" w:rsidRPr="00106151">
              <w:rPr>
                <w:sz w:val="18"/>
                <w:szCs w:val="18"/>
              </w:rPr>
              <w:t xml:space="preserve"> </w:t>
            </w:r>
            <w:r w:rsidR="00D938E5" w:rsidRPr="00106151">
              <w:rPr>
                <w:sz w:val="18"/>
                <w:szCs w:val="18"/>
              </w:rPr>
              <w:t>該個人或</w:t>
            </w:r>
            <w:r w:rsidR="00D938E5" w:rsidRPr="00106151">
              <w:rPr>
                <w:sz w:val="18"/>
                <w:szCs w:val="18"/>
              </w:rPr>
              <w:t xml:space="preserve"> LE </w:t>
            </w:r>
            <w:r w:rsidR="00D938E5" w:rsidRPr="00106151">
              <w:rPr>
                <w:sz w:val="18"/>
                <w:szCs w:val="18"/>
              </w:rPr>
              <w:t>作為名義股東行事（</w:t>
            </w:r>
            <w:r w:rsidR="00D938E5" w:rsidRPr="00106151">
              <w:rPr>
                <w:i/>
                <w:iCs/>
                <w:sz w:val="16"/>
                <w:szCs w:val="16"/>
              </w:rPr>
              <w:t>請為每位提名人填寫單獨的表格</w:t>
            </w:r>
            <w:r w:rsidR="00D938E5" w:rsidRPr="00106151">
              <w:rPr>
                <w:sz w:val="18"/>
                <w:szCs w:val="18"/>
              </w:rPr>
              <w:t>）</w:t>
            </w:r>
          </w:p>
        </w:tc>
      </w:tr>
    </w:tbl>
    <w:p w14:paraId="6B620264" w14:textId="77777777" w:rsidR="008D21B2" w:rsidRPr="00106151" w:rsidRDefault="008D21B2" w:rsidP="00F76CB5">
      <w:pPr>
        <w:ind w:firstLine="720"/>
        <w:rPr>
          <w:b/>
          <w:bCs/>
          <w:sz w:val="8"/>
          <w:szCs w:val="8"/>
          <w:u w:val="single"/>
          <w:lang w:val="en-US"/>
        </w:rPr>
      </w:pPr>
    </w:p>
    <w:p w14:paraId="2A02B8DB" w14:textId="77777777" w:rsidR="00AC1A56" w:rsidRPr="00106151" w:rsidRDefault="00F76CB5" w:rsidP="00F76CB5">
      <w:pPr>
        <w:ind w:firstLine="720"/>
        <w:rPr>
          <w:sz w:val="18"/>
          <w:szCs w:val="18"/>
          <w:lang w:val="en-US"/>
        </w:rPr>
      </w:pPr>
      <w:r w:rsidRPr="00106151">
        <w:rPr>
          <w:b/>
          <w:bCs/>
          <w:sz w:val="18"/>
          <w:szCs w:val="18"/>
        </w:rPr>
        <w:t>C-1.</w:t>
      </w:r>
      <w:r w:rsidRPr="00106151">
        <w:rPr>
          <w:b/>
          <w:bCs/>
          <w:sz w:val="18"/>
          <w:szCs w:val="18"/>
        </w:rPr>
        <w:t>抵押和押記</w:t>
      </w:r>
      <w:r w:rsidRPr="00106151">
        <w:rPr>
          <w:b/>
          <w:bCs/>
          <w:sz w:val="18"/>
          <w:szCs w:val="18"/>
        </w:rPr>
        <w:t xml:space="preserve"> </w:t>
      </w:r>
      <w:r w:rsidR="00AC1A56" w:rsidRPr="00106151">
        <w:rPr>
          <w:sz w:val="18"/>
          <w:szCs w:val="18"/>
        </w:rPr>
        <w:t>（</w:t>
      </w:r>
      <w:r w:rsidR="00A45604" w:rsidRPr="00106151">
        <w:rPr>
          <w:sz w:val="16"/>
          <w:szCs w:val="16"/>
        </w:rPr>
        <w:t>如果股份被抵押或押記，請填寫此部分</w:t>
      </w:r>
      <w:r w:rsidR="00AC1A56" w:rsidRPr="00106151">
        <w:rPr>
          <w:sz w:val="18"/>
          <w:szCs w:val="18"/>
        </w:rPr>
        <w:t>）</w:t>
      </w:r>
    </w:p>
    <w:tbl>
      <w:tblPr>
        <w:tblStyle w:val="TableGrid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3382"/>
        <w:gridCol w:w="3530"/>
      </w:tblGrid>
      <w:tr w:rsidR="00AC1A56" w:rsidRPr="00106151" w14:paraId="04BCD803" w14:textId="77777777" w:rsidTr="00A45604">
        <w:tc>
          <w:tcPr>
            <w:tcW w:w="9752" w:type="dxa"/>
            <w:gridSpan w:val="3"/>
            <w:vAlign w:val="bottom"/>
          </w:tcPr>
          <w:p w14:paraId="457A6D38" w14:textId="77777777" w:rsidR="00AC1A56" w:rsidRPr="00106151" w:rsidRDefault="00AC1A56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承按人或承押記人名稱：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135682268"/>
                <w:placeholder>
                  <w:docPart w:val="2582263342434E16A34040EEDF80A0B0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  <w:tr w:rsidR="00AC1A56" w:rsidRPr="00106151" w14:paraId="275D2621" w14:textId="77777777" w:rsidTr="00A45604">
        <w:tc>
          <w:tcPr>
            <w:tcW w:w="2840" w:type="dxa"/>
            <w:vAlign w:val="bottom"/>
          </w:tcPr>
          <w:p w14:paraId="5BB79652" w14:textId="77777777" w:rsidR="00AC1A56" w:rsidRPr="00106151" w:rsidRDefault="00AC1A56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類型：</w:t>
            </w:r>
            <w:r w:rsidRPr="00106151">
              <w:rPr>
                <w:sz w:val="18"/>
                <w:szCs w:val="18"/>
              </w:rPr>
              <w:t xml:space="preserve"> </w:t>
            </w:r>
            <w:r w:rsidRPr="00106151">
              <w:rPr>
                <w:sz w:val="18"/>
                <w:szCs w:val="18"/>
              </w:rPr>
              <w:t>抵押貸款</w:t>
            </w:r>
            <w:r w:rsidRPr="00106151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  <w:lang w:val="en-US"/>
                </w:rPr>
                <w:id w:val="-870684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id w:val="-624617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</w:p>
        </w:tc>
        <w:tc>
          <w:tcPr>
            <w:tcW w:w="3382" w:type="dxa"/>
            <w:vAlign w:val="bottom"/>
          </w:tcPr>
          <w:p w14:paraId="2D0EC093" w14:textId="7C5860CD" w:rsidR="00AC1A56" w:rsidRPr="00106151" w:rsidRDefault="005C2407" w:rsidP="00A45604">
            <w:pPr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生效</w:t>
            </w:r>
            <w:r w:rsidR="00AC1A56" w:rsidRPr="00106151">
              <w:rPr>
                <w:sz w:val="18"/>
                <w:szCs w:val="18"/>
              </w:rPr>
              <w:t>日期：</w:t>
            </w:r>
            <w:r w:rsidR="00AC1A56"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983701617"/>
                <w:placeholder>
                  <w:docPart w:val="3A839124B8214E6CAE08F3A16A14E790"/>
                </w:placeholder>
                <w:showingPlcHdr/>
                <w:date w:fullDate="2009-08-07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  <w:tc>
          <w:tcPr>
            <w:tcW w:w="3530" w:type="dxa"/>
            <w:vAlign w:val="bottom"/>
          </w:tcPr>
          <w:p w14:paraId="29FE99C0" w14:textId="60347FAA" w:rsidR="00AC1A56" w:rsidRPr="00106151" w:rsidRDefault="005C2407" w:rsidP="00A45604">
            <w:pPr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終止</w:t>
            </w:r>
            <w:r w:rsidR="00AC1A56" w:rsidRPr="00106151">
              <w:rPr>
                <w:sz w:val="18"/>
                <w:szCs w:val="18"/>
              </w:rPr>
              <w:t>日期：</w:t>
            </w:r>
            <w:r w:rsidR="00AC1A56"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258488373"/>
                <w:placeholder>
                  <w:docPart w:val="4B0182526013451082539CECF916833E"/>
                </w:placeholder>
                <w:showingPlcHdr/>
                <w:date w:fullDate="2008-07-06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</w:tr>
      <w:tr w:rsidR="00AC1A56" w:rsidRPr="00106151" w14:paraId="1A697D89" w14:textId="77777777" w:rsidTr="00A45604">
        <w:tc>
          <w:tcPr>
            <w:tcW w:w="9752" w:type="dxa"/>
            <w:gridSpan w:val="3"/>
            <w:vAlign w:val="bottom"/>
          </w:tcPr>
          <w:p w14:paraId="3B8C8F7D" w14:textId="77777777" w:rsidR="00AC1A56" w:rsidRPr="00106151" w:rsidRDefault="00AC1A56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陳述：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840513064"/>
                <w:placeholder>
                  <w:docPart w:val="D4B218B332024EC484064F17DB4694C8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___________________________________________________________________________________________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</w:tbl>
    <w:p w14:paraId="5C01C36A" w14:textId="77777777" w:rsidR="008D21B2" w:rsidRPr="00106151" w:rsidRDefault="008D21B2" w:rsidP="00F76CB5">
      <w:pPr>
        <w:ind w:firstLine="720"/>
        <w:rPr>
          <w:b/>
          <w:bCs/>
          <w:sz w:val="8"/>
          <w:szCs w:val="8"/>
          <w:u w:val="single"/>
          <w:lang w:val="en-US"/>
        </w:rPr>
      </w:pPr>
    </w:p>
    <w:p w14:paraId="4AB2A0C2" w14:textId="77777777" w:rsidR="00D54130" w:rsidRPr="00106151" w:rsidRDefault="00F76CB5" w:rsidP="00F76CB5">
      <w:pPr>
        <w:ind w:firstLine="720"/>
        <w:rPr>
          <w:b/>
          <w:bCs/>
          <w:sz w:val="18"/>
          <w:szCs w:val="18"/>
          <w:lang w:val="en-US"/>
        </w:rPr>
      </w:pPr>
      <w:r w:rsidRPr="00106151">
        <w:rPr>
          <w:b/>
          <w:bCs/>
          <w:sz w:val="18"/>
          <w:szCs w:val="18"/>
        </w:rPr>
        <w:t>C-2.</w:t>
      </w:r>
      <w:r w:rsidRPr="00106151">
        <w:rPr>
          <w:b/>
          <w:bCs/>
          <w:sz w:val="18"/>
          <w:szCs w:val="18"/>
        </w:rPr>
        <w:t>提名人</w:t>
      </w:r>
      <w:r w:rsidR="009C0A82" w:rsidRPr="00106151">
        <w:rPr>
          <w:sz w:val="18"/>
          <w:szCs w:val="18"/>
        </w:rPr>
        <w:t xml:space="preserve"> </w:t>
      </w:r>
      <w:r w:rsidR="009C0A82" w:rsidRPr="00106151">
        <w:rPr>
          <w:sz w:val="18"/>
          <w:szCs w:val="18"/>
        </w:rPr>
        <w:t>（</w:t>
      </w:r>
      <w:r w:rsidR="00A45604" w:rsidRPr="00106151">
        <w:rPr>
          <w:i/>
          <w:iCs/>
          <w:sz w:val="16"/>
          <w:szCs w:val="16"/>
        </w:rPr>
        <w:t>如果其他股東作為提名股東行事，請填寫此部分</w:t>
      </w:r>
      <w:r w:rsidR="009C0A82" w:rsidRPr="00106151">
        <w:rPr>
          <w:sz w:val="18"/>
          <w:szCs w:val="18"/>
        </w:rPr>
        <w:t>）</w:t>
      </w:r>
    </w:p>
    <w:tbl>
      <w:tblPr>
        <w:tblStyle w:val="TableGrid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32"/>
      </w:tblGrid>
      <w:tr w:rsidR="00177868" w:rsidRPr="00106151" w14:paraId="1A75FD2F" w14:textId="77777777" w:rsidTr="00A45604">
        <w:tc>
          <w:tcPr>
            <w:tcW w:w="9752" w:type="dxa"/>
            <w:gridSpan w:val="2"/>
            <w:vAlign w:val="bottom"/>
          </w:tcPr>
          <w:p w14:paraId="41CE17DB" w14:textId="77777777" w:rsidR="00177868" w:rsidRPr="00106151" w:rsidRDefault="00D938E5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提名股東姓名：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865437315"/>
                <w:placeholder>
                  <w:docPart w:val="87E36B94EC4B4CFDB665155FD2A1D5C5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  <w:tr w:rsidR="00177868" w:rsidRPr="00106151" w14:paraId="07E282A8" w14:textId="77777777" w:rsidTr="00A45604">
        <w:tc>
          <w:tcPr>
            <w:tcW w:w="4820" w:type="dxa"/>
            <w:vAlign w:val="bottom"/>
          </w:tcPr>
          <w:p w14:paraId="3B7EB8A2" w14:textId="77777777" w:rsidR="00F871DC" w:rsidRPr="00106151" w:rsidRDefault="00177868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作為提名人輸入的日期：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488679909"/>
                <w:placeholder>
                  <w:docPart w:val="6AB481844A984AF58C2834A9381EFDA5"/>
                </w:placeholder>
                <w:showingPlcHdr/>
                <w:date w:fullDate="2003-02-01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  <w:tc>
          <w:tcPr>
            <w:tcW w:w="4932" w:type="dxa"/>
            <w:vAlign w:val="bottom"/>
          </w:tcPr>
          <w:p w14:paraId="077E0069" w14:textId="77777777" w:rsidR="00F871DC" w:rsidRPr="00106151" w:rsidRDefault="00177868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不再擔任提名人的日期：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973326016"/>
                <w:placeholder>
                  <w:docPart w:val="43CA507CE4AD4B2B9B50297C6F83F3CD"/>
                </w:placeholder>
                <w:showingPlcHdr/>
                <w:date w:fullDate="2011-10-09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</w:tr>
    </w:tbl>
    <w:p w14:paraId="17BB1796" w14:textId="77777777" w:rsidR="008D21B2" w:rsidRPr="00106151" w:rsidRDefault="008D21B2" w:rsidP="00F76CB5">
      <w:pPr>
        <w:ind w:firstLine="720"/>
        <w:rPr>
          <w:b/>
          <w:bCs/>
          <w:sz w:val="8"/>
          <w:szCs w:val="8"/>
          <w:u w:val="single"/>
          <w:lang w:val="en-US"/>
        </w:rPr>
      </w:pPr>
    </w:p>
    <w:p w14:paraId="7F84A3F0" w14:textId="77777777" w:rsidR="00D54130" w:rsidRPr="00106151" w:rsidRDefault="00F76CB5" w:rsidP="00381A6F">
      <w:pPr>
        <w:ind w:firstLine="720"/>
        <w:rPr>
          <w:b/>
          <w:bCs/>
          <w:sz w:val="18"/>
          <w:szCs w:val="18"/>
          <w:lang w:val="en-US"/>
        </w:rPr>
      </w:pPr>
      <w:r w:rsidRPr="00106151">
        <w:rPr>
          <w:b/>
          <w:bCs/>
          <w:sz w:val="18"/>
          <w:szCs w:val="18"/>
        </w:rPr>
        <w:t>C-3.</w:t>
      </w:r>
      <w:r w:rsidRPr="00106151">
        <w:rPr>
          <w:b/>
          <w:bCs/>
          <w:sz w:val="18"/>
          <w:szCs w:val="18"/>
        </w:rPr>
        <w:t>共同持股</w:t>
      </w:r>
      <w:r w:rsidRPr="00106151">
        <w:rPr>
          <w:b/>
          <w:bCs/>
          <w:sz w:val="18"/>
          <w:szCs w:val="18"/>
        </w:rPr>
        <w:t xml:space="preserve"> </w:t>
      </w:r>
      <w:r w:rsidR="00351820" w:rsidRPr="00106151">
        <w:rPr>
          <w:sz w:val="18"/>
          <w:szCs w:val="18"/>
        </w:rPr>
        <w:t>（</w:t>
      </w:r>
      <w:r w:rsidR="00A45604" w:rsidRPr="00106151">
        <w:rPr>
          <w:i/>
          <w:iCs/>
          <w:sz w:val="16"/>
          <w:szCs w:val="16"/>
        </w:rPr>
        <w:t>為每位共同股東填寫單獨的表格</w:t>
      </w:r>
      <w:r w:rsidR="00351820" w:rsidRPr="00106151">
        <w:rPr>
          <w:sz w:val="18"/>
          <w:szCs w:val="18"/>
        </w:rPr>
        <w:t>）</w:t>
      </w:r>
    </w:p>
    <w:tbl>
      <w:tblPr>
        <w:tblStyle w:val="TableGrid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351820" w:rsidRPr="00106151" w14:paraId="6A101861" w14:textId="77777777" w:rsidTr="00A45604">
        <w:tc>
          <w:tcPr>
            <w:tcW w:w="9752" w:type="dxa"/>
            <w:vAlign w:val="bottom"/>
          </w:tcPr>
          <w:p w14:paraId="1E923536" w14:textId="43421557" w:rsidR="00351820" w:rsidRPr="00106151" w:rsidRDefault="00D938E5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如果股份是共同持有的，請選擇共同持有的類型：</w:t>
            </w:r>
            <w:sdt>
              <w:sdtPr>
                <w:rPr>
                  <w:sz w:val="18"/>
                  <w:szCs w:val="18"/>
                  <w:lang w:val="en-US"/>
                </w:rPr>
                <w:id w:val="1454215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E2B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bookmarkStart w:id="1" w:name="_Hlk195698833"/>
            <w:r w:rsidR="00106151" w:rsidRPr="00106151">
              <w:rPr>
                <w:rFonts w:hint="eastAsia"/>
                <w:sz w:val="18"/>
                <w:szCs w:val="18"/>
              </w:rPr>
              <w:t>聯權共有</w:t>
            </w:r>
            <w:sdt>
              <w:sdtPr>
                <w:rPr>
                  <w:sz w:val="18"/>
                  <w:szCs w:val="18"/>
                  <w:lang w:val="en-US"/>
                </w:rPr>
                <w:id w:val="-7459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151" w:rsidRPr="00106151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bookmarkEnd w:id="1"/>
            <w:r w:rsidR="00106151" w:rsidRPr="00106151">
              <w:rPr>
                <w:rFonts w:hint="eastAsia"/>
                <w:sz w:val="18"/>
                <w:szCs w:val="18"/>
              </w:rPr>
              <w:t>分權共有</w:t>
            </w:r>
          </w:p>
        </w:tc>
      </w:tr>
      <w:tr w:rsidR="00351820" w:rsidRPr="00106151" w14:paraId="185F99CA" w14:textId="77777777" w:rsidTr="00A45604">
        <w:tc>
          <w:tcPr>
            <w:tcW w:w="9752" w:type="dxa"/>
            <w:vAlign w:val="bottom"/>
          </w:tcPr>
          <w:p w14:paraId="0684312F" w14:textId="77777777" w:rsidR="00351820" w:rsidRPr="00106151" w:rsidRDefault="0035182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共同股東姓名：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227191286"/>
                <w:placeholder>
                  <w:docPart w:val="1FF22E2ED6934AA3897B80003C3225A2"/>
                </w:placeholder>
                <w:showingPlcHdr/>
                <w:text/>
              </w:sdtPr>
              <w:sdtContent>
                <w:r w:rsidR="00CF4060" w:rsidRPr="002440E5">
                  <w:rPr>
                    <w:b/>
                    <w:bCs/>
                    <w:sz w:val="20"/>
                    <w:szCs w:val="20"/>
                    <w:u w:val="single"/>
                  </w:rPr>
                  <w:t xml:space="preserve">   __________________________________________________________________________ </w:t>
                </w:r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 </w:t>
                </w:r>
              </w:sdtContent>
            </w:sdt>
          </w:p>
        </w:tc>
      </w:tr>
    </w:tbl>
    <w:p w14:paraId="269B9953" w14:textId="77777777" w:rsidR="00A45604" w:rsidRPr="00106151" w:rsidRDefault="00000000">
      <w:pPr>
        <w:rPr>
          <w:sz w:val="8"/>
          <w:szCs w:val="8"/>
          <w:lang w:val="en-US"/>
        </w:rPr>
      </w:pPr>
      <w:r>
        <w:rPr>
          <w:sz w:val="8"/>
          <w:szCs w:val="8"/>
        </w:rPr>
        <w:pict w14:anchorId="71908CC2">
          <v:rect id="_x0000_i1027" style="width:0;height:1.5pt" o:hralign="center" o:hrstd="t" o:hr="t" fillcolor="#a0a0a0" stroked="f"/>
        </w:pict>
      </w:r>
    </w:p>
    <w:p w14:paraId="3A55CECF" w14:textId="77777777" w:rsidR="00351820" w:rsidRPr="00106151" w:rsidRDefault="00F76CB5" w:rsidP="00381A6F">
      <w:pPr>
        <w:rPr>
          <w:b/>
          <w:bCs/>
          <w:sz w:val="18"/>
          <w:szCs w:val="18"/>
          <w:lang w:val="en-US"/>
        </w:rPr>
      </w:pPr>
      <w:r w:rsidRPr="00106151">
        <w:rPr>
          <w:b/>
          <w:bCs/>
          <w:sz w:val="18"/>
          <w:szCs w:val="18"/>
          <w:u w:val="single"/>
        </w:rPr>
        <w:t xml:space="preserve">D. </w:t>
      </w:r>
      <w:r w:rsidRPr="00106151">
        <w:rPr>
          <w:b/>
          <w:bCs/>
          <w:sz w:val="18"/>
          <w:szCs w:val="18"/>
          <w:u w:val="single"/>
        </w:rPr>
        <w:t>擁有權和控制權</w:t>
      </w:r>
      <w:r w:rsidR="007F241F" w:rsidRPr="00106151">
        <w:rPr>
          <w:sz w:val="18"/>
          <w:szCs w:val="18"/>
        </w:rPr>
        <w:t xml:space="preserve"> </w:t>
      </w:r>
      <w:r w:rsidR="007F241F" w:rsidRPr="00106151">
        <w:rPr>
          <w:sz w:val="18"/>
          <w:szCs w:val="18"/>
        </w:rPr>
        <w:t>（</w:t>
      </w:r>
      <w:r w:rsidR="00A45604" w:rsidRPr="00106151">
        <w:rPr>
          <w:i/>
          <w:iCs/>
          <w:sz w:val="16"/>
          <w:szCs w:val="16"/>
        </w:rPr>
        <w:t>如果個人是實益擁有人或</w:t>
      </w:r>
      <w:r w:rsidR="00A45604" w:rsidRPr="00106151">
        <w:rPr>
          <w:i/>
          <w:iCs/>
          <w:sz w:val="16"/>
          <w:szCs w:val="16"/>
        </w:rPr>
        <w:t xml:space="preserve"> LE </w:t>
      </w:r>
      <w:r w:rsidR="00A45604" w:rsidRPr="00106151">
        <w:rPr>
          <w:i/>
          <w:iCs/>
          <w:sz w:val="16"/>
          <w:szCs w:val="16"/>
        </w:rPr>
        <w:t>是豁免擁有人，請填寫此部分</w:t>
      </w:r>
      <w:r w:rsidR="007F241F" w:rsidRPr="00106151">
        <w:rPr>
          <w:sz w:val="18"/>
          <w:szCs w:val="18"/>
        </w:rPr>
        <w:t>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842"/>
        <w:gridCol w:w="5358"/>
      </w:tblGrid>
      <w:tr w:rsidR="00441B90" w:rsidRPr="00106151" w14:paraId="7B075AC3" w14:textId="77777777" w:rsidTr="00A45604">
        <w:tc>
          <w:tcPr>
            <w:tcW w:w="5098" w:type="dxa"/>
            <w:gridSpan w:val="2"/>
            <w:vAlign w:val="bottom"/>
          </w:tcPr>
          <w:p w14:paraId="08EBA3E2" w14:textId="77777777" w:rsidR="00F871DC" w:rsidRPr="00106151" w:rsidRDefault="00441B90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生效日期：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028992952"/>
                <w:placeholder>
                  <w:docPart w:val="0425684EBAEE44BDA53B326DD5582365"/>
                </w:placeholder>
                <w:showingPlcHdr/>
                <w:date w:fullDate="2007-06-05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  <w:tc>
          <w:tcPr>
            <w:tcW w:w="5358" w:type="dxa"/>
            <w:vAlign w:val="bottom"/>
          </w:tcPr>
          <w:p w14:paraId="52FACFEB" w14:textId="77777777" w:rsidR="00F871DC" w:rsidRPr="00106151" w:rsidRDefault="001B1D24" w:rsidP="00A45604">
            <w:pPr>
              <w:rPr>
                <w:sz w:val="18"/>
                <w:szCs w:val="18"/>
                <w:lang w:val="en-US"/>
              </w:rPr>
            </w:pPr>
            <w:r w:rsidRPr="00106151">
              <w:rPr>
                <w:sz w:val="18"/>
                <w:szCs w:val="18"/>
              </w:rPr>
              <w:t>停產日期：</w:t>
            </w:r>
            <w:r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-1747723214"/>
                <w:placeholder>
                  <w:docPart w:val="9AB14C50F1FE48558CEA0F80827CE2D8"/>
                </w:placeholder>
                <w:showingPlcHdr/>
                <w:date w:fullDate="2007-08-09T00:00:00Z">
                  <w:dateFormat w:val="dd/MMM/yyyy"/>
                  <w:lid w:val="en-HK"/>
                  <w:storeMappedDataAs w:val="dateTime"/>
                  <w:calendar w:val="gregorian"/>
                </w:date>
              </w:sdtPr>
              <w:sdtContent>
                <w:r w:rsidR="00CF4060" w:rsidRPr="00106151">
                  <w:rPr>
                    <w:b/>
                    <w:bCs/>
                    <w:sz w:val="18"/>
                    <w:szCs w:val="18"/>
                    <w:u w:val="single"/>
                  </w:rPr>
                  <w:t xml:space="preserve">   ____/____/________ </w:t>
                </w:r>
              </w:sdtContent>
            </w:sdt>
          </w:p>
        </w:tc>
      </w:tr>
      <w:tr w:rsidR="00A45604" w:rsidRPr="00106151" w14:paraId="66F97A6F" w14:textId="77777777" w:rsidTr="001D6DBE">
        <w:tc>
          <w:tcPr>
            <w:tcW w:w="10456" w:type="dxa"/>
            <w:gridSpan w:val="3"/>
          </w:tcPr>
          <w:p w14:paraId="6431D65C" w14:textId="77777777" w:rsidR="00A45604" w:rsidRPr="00106151" w:rsidRDefault="00A45604" w:rsidP="009C0A82">
            <w:pPr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06151">
              <w:rPr>
                <w:b/>
                <w:bCs/>
                <w:i/>
                <w:iCs/>
                <w:sz w:val="18"/>
                <w:szCs w:val="18"/>
              </w:rPr>
              <w:t>擁有權（直接或間接）：</w:t>
            </w:r>
          </w:p>
        </w:tc>
      </w:tr>
      <w:tr w:rsidR="009C0A82" w:rsidRPr="00106151" w14:paraId="68D85CBD" w14:textId="77777777" w:rsidTr="00A45604">
        <w:tc>
          <w:tcPr>
            <w:tcW w:w="10456" w:type="dxa"/>
            <w:gridSpan w:val="3"/>
            <w:vAlign w:val="bottom"/>
          </w:tcPr>
          <w:p w14:paraId="0BDAED90" w14:textId="77777777" w:rsidR="009C0A82" w:rsidRPr="00106151" w:rsidRDefault="00000000" w:rsidP="00A45604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195907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9C0A82" w:rsidRPr="00106151">
              <w:rPr>
                <w:sz w:val="18"/>
                <w:szCs w:val="18"/>
              </w:rPr>
              <w:t xml:space="preserve"> </w:t>
            </w:r>
            <w:r w:rsidR="009C0A82" w:rsidRPr="00106151">
              <w:rPr>
                <w:sz w:val="18"/>
                <w:szCs w:val="18"/>
              </w:rPr>
              <w:t>份額百分比（最低</w:t>
            </w:r>
            <w:r w:rsidR="009C0A82" w:rsidRPr="00106151">
              <w:rPr>
                <w:sz w:val="18"/>
                <w:szCs w:val="18"/>
              </w:rPr>
              <w:t xml:space="preserve"> 10%</w:t>
            </w:r>
            <w:r w:rsidR="009C0A82" w:rsidRPr="00106151">
              <w:rPr>
                <w:sz w:val="18"/>
                <w:szCs w:val="18"/>
              </w:rPr>
              <w:t>）：</w:t>
            </w:r>
            <w:r w:rsidR="009C0A82" w:rsidRPr="00106151">
              <w:rPr>
                <w:sz w:val="18"/>
                <w:szCs w:val="18"/>
              </w:rPr>
              <w:t xml:space="preserve"> %;</w:t>
            </w:r>
            <w:r w:rsidR="009C0A82" w:rsidRPr="00106151">
              <w:rPr>
                <w:sz w:val="18"/>
                <w:szCs w:val="18"/>
              </w:rPr>
              <w:t>投票權百分比，如果與股票不同（最低</w:t>
            </w:r>
            <w:r w:rsidR="009C0A82" w:rsidRPr="00106151">
              <w:rPr>
                <w:sz w:val="18"/>
                <w:szCs w:val="18"/>
              </w:rPr>
              <w:t xml:space="preserve"> 10%</w:t>
            </w:r>
            <w:r w:rsidR="009C0A82" w:rsidRPr="00106151">
              <w:rPr>
                <w:sz w:val="18"/>
                <w:szCs w:val="18"/>
              </w:rPr>
              <w:t>）：</w:t>
            </w:r>
            <w:r w:rsidR="009C0A82" w:rsidRPr="00106151">
              <w:rPr>
                <w:sz w:val="18"/>
                <w:szCs w:val="18"/>
              </w:rPr>
              <w:t>%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309686083"/>
                <w:placeholder>
                  <w:docPart w:val="BB486D2F9AE44DADAD0CFFBB48571B90"/>
                </w:placeholder>
                <w:showingPlcHdr/>
                <w:text/>
              </w:sdtPr>
              <w:sdtContent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_____ </w:t>
                </w:r>
                <w:r w:rsidR="00CF4060" w:rsidRPr="002440E5">
                  <w:rPr>
                    <w:rStyle w:val="PlaceholderText"/>
                    <w:b/>
                    <w:bCs/>
                    <w:u w:val="single"/>
                  </w:rPr>
                  <w:t xml:space="preserve">   __ </w:t>
                </w:r>
              </w:sdtContent>
            </w:sdt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1130977607"/>
                <w:placeholder>
                  <w:docPart w:val="2970A23DC41947DC837E60A9234408DA"/>
                </w:placeholder>
                <w:showingPlcHdr/>
                <w:text/>
              </w:sdtPr>
              <w:sdtContent>
                <w:r w:rsidR="00CF4060" w:rsidRPr="002440E5">
                  <w:rPr>
                    <w:rStyle w:val="PlaceholderText"/>
                    <w:b/>
                    <w:bCs/>
                    <w:sz w:val="20"/>
                    <w:szCs w:val="20"/>
                    <w:u w:val="single"/>
                  </w:rPr>
                  <w:t xml:space="preserve">   __ </w:t>
                </w:r>
                <w:r w:rsidR="00CF4060" w:rsidRPr="002440E5">
                  <w:rPr>
                    <w:rStyle w:val="PlaceholderText"/>
                    <w:b/>
                    <w:bCs/>
                    <w:u w:val="single"/>
                  </w:rPr>
                  <w:t xml:space="preserve">   _____ </w:t>
                </w:r>
              </w:sdtContent>
            </w:sdt>
          </w:p>
        </w:tc>
      </w:tr>
      <w:tr w:rsidR="00A45604" w:rsidRPr="00106151" w14:paraId="4D095761" w14:textId="77777777" w:rsidTr="001D6DBE">
        <w:tc>
          <w:tcPr>
            <w:tcW w:w="10456" w:type="dxa"/>
            <w:gridSpan w:val="3"/>
          </w:tcPr>
          <w:p w14:paraId="4F6ABE0A" w14:textId="77777777" w:rsidR="00A45604" w:rsidRPr="00106151" w:rsidRDefault="00A45604" w:rsidP="00441B90">
            <w:pPr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06151">
              <w:rPr>
                <w:b/>
                <w:bCs/>
                <w:i/>
                <w:iCs/>
                <w:sz w:val="18"/>
                <w:szCs w:val="18"/>
              </w:rPr>
              <w:t>控制：</w:t>
            </w:r>
          </w:p>
        </w:tc>
      </w:tr>
      <w:tr w:rsidR="00FE530C" w:rsidRPr="00106151" w14:paraId="503F2BAF" w14:textId="77777777" w:rsidTr="00A45604">
        <w:tc>
          <w:tcPr>
            <w:tcW w:w="10456" w:type="dxa"/>
            <w:gridSpan w:val="3"/>
            <w:vAlign w:val="bottom"/>
          </w:tcPr>
          <w:p w14:paraId="7A6A0498" w14:textId="2505B4FD" w:rsidR="00FE530C" w:rsidRPr="00106151" w:rsidRDefault="00000000" w:rsidP="00A45604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1512437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FE530C" w:rsidRPr="00106151">
              <w:rPr>
                <w:sz w:val="18"/>
                <w:szCs w:val="18"/>
              </w:rPr>
              <w:t xml:space="preserve"> </w:t>
            </w:r>
            <w:r w:rsidR="00FE530C" w:rsidRPr="00106151">
              <w:rPr>
                <w:sz w:val="18"/>
                <w:szCs w:val="18"/>
              </w:rPr>
              <w:t>任命或罷免的權力：（</w:t>
            </w:r>
            <w:r w:rsidR="00106151" w:rsidRPr="00106151">
              <w:rPr>
                <w:sz w:val="18"/>
                <w:szCs w:val="18"/>
              </w:rPr>
              <w:t>勾選</w:t>
            </w:r>
            <w:r w:rsidR="00FE530C" w:rsidRPr="00106151">
              <w:rPr>
                <w:sz w:val="18"/>
                <w:szCs w:val="18"/>
              </w:rPr>
              <w:t>適當</w:t>
            </w:r>
            <w:r w:rsidR="00106151" w:rsidRPr="00106151">
              <w:rPr>
                <w:rFonts w:hint="eastAsia"/>
                <w:sz w:val="18"/>
                <w:szCs w:val="18"/>
              </w:rPr>
              <w:t>項目</w:t>
            </w:r>
            <w:r w:rsidR="00FE530C" w:rsidRPr="00106151">
              <w:rPr>
                <w:sz w:val="18"/>
                <w:szCs w:val="18"/>
              </w:rPr>
              <w:t>）</w:t>
            </w:r>
            <w:sdt>
              <w:sdtPr>
                <w:rPr>
                  <w:sz w:val="18"/>
                  <w:szCs w:val="18"/>
                  <w:lang w:val="en-US"/>
                </w:rPr>
                <w:id w:val="-1040970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151" w:rsidRPr="00106151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FE530C" w:rsidRPr="00106151">
              <w:rPr>
                <w:sz w:val="18"/>
                <w:szCs w:val="18"/>
              </w:rPr>
              <w:t>高級管理</w:t>
            </w:r>
            <w:sdt>
              <w:sdtPr>
                <w:rPr>
                  <w:sz w:val="18"/>
                  <w:szCs w:val="18"/>
                  <w:lang w:val="en-US"/>
                </w:rPr>
                <w:id w:val="-1752503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151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FE530C" w:rsidRPr="00106151">
              <w:rPr>
                <w:sz w:val="18"/>
                <w:szCs w:val="18"/>
              </w:rPr>
              <w:t>董事</w:t>
            </w:r>
            <w:sdt>
              <w:sdtPr>
                <w:rPr>
                  <w:sz w:val="18"/>
                  <w:szCs w:val="18"/>
                  <w:lang w:val="en-US"/>
                </w:rPr>
                <w:id w:val="-318509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151" w:rsidRPr="00106151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FE530C" w:rsidRPr="00106151">
              <w:rPr>
                <w:sz w:val="18"/>
                <w:szCs w:val="18"/>
              </w:rPr>
              <w:t>合夥人</w:t>
            </w:r>
          </w:p>
        </w:tc>
      </w:tr>
      <w:tr w:rsidR="00441B90" w:rsidRPr="00106151" w14:paraId="022CF382" w14:textId="77777777" w:rsidTr="00A45604">
        <w:tc>
          <w:tcPr>
            <w:tcW w:w="10456" w:type="dxa"/>
            <w:gridSpan w:val="3"/>
            <w:vAlign w:val="bottom"/>
          </w:tcPr>
          <w:p w14:paraId="227BCB24" w14:textId="0CAF766E" w:rsidR="00441B90" w:rsidRPr="00106151" w:rsidRDefault="00000000" w:rsidP="00A45604">
            <w:pPr>
              <w:rPr>
                <w:rFonts w:eastAsia="MS Gothic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57119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FE530C" w:rsidRPr="00106151">
              <w:rPr>
                <w:sz w:val="18"/>
                <w:szCs w:val="18"/>
              </w:rPr>
              <w:t xml:space="preserve"> </w:t>
            </w:r>
            <w:r w:rsidR="00FE530C" w:rsidRPr="00106151">
              <w:rPr>
                <w:sz w:val="18"/>
                <w:szCs w:val="18"/>
              </w:rPr>
              <w:t>指示或否決權：（</w:t>
            </w:r>
            <w:r w:rsidR="00106151" w:rsidRPr="00106151">
              <w:rPr>
                <w:sz w:val="18"/>
                <w:szCs w:val="18"/>
              </w:rPr>
              <w:t>勾選適當</w:t>
            </w:r>
            <w:r w:rsidR="00106151" w:rsidRPr="00106151">
              <w:rPr>
                <w:rFonts w:hint="eastAsia"/>
                <w:sz w:val="18"/>
                <w:szCs w:val="18"/>
              </w:rPr>
              <w:t>項目</w:t>
            </w:r>
            <w:r w:rsidR="00FE530C" w:rsidRPr="00106151">
              <w:rPr>
                <w:sz w:val="18"/>
                <w:szCs w:val="18"/>
              </w:rPr>
              <w:t>）</w:t>
            </w:r>
            <w:sdt>
              <w:sdtPr>
                <w:rPr>
                  <w:sz w:val="18"/>
                  <w:szCs w:val="18"/>
                  <w:lang w:val="en-US"/>
                </w:rPr>
                <w:id w:val="1623656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151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FE530C" w:rsidRPr="00106151">
              <w:rPr>
                <w:sz w:val="18"/>
                <w:szCs w:val="18"/>
              </w:rPr>
              <w:t>投資決策</w:t>
            </w:r>
            <w:sdt>
              <w:sdtPr>
                <w:rPr>
                  <w:sz w:val="18"/>
                  <w:szCs w:val="18"/>
                  <w:lang w:val="en-US"/>
                </w:rPr>
                <w:id w:val="1169373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151" w:rsidRPr="00106151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FE530C" w:rsidRPr="00106151">
              <w:rPr>
                <w:sz w:val="18"/>
                <w:szCs w:val="18"/>
              </w:rPr>
              <w:t xml:space="preserve"> </w:t>
            </w:r>
            <w:r w:rsidR="00FE530C" w:rsidRPr="00106151">
              <w:rPr>
                <w:sz w:val="18"/>
                <w:szCs w:val="18"/>
              </w:rPr>
              <w:t>利潤</w:t>
            </w:r>
            <w:sdt>
              <w:sdtPr>
                <w:rPr>
                  <w:sz w:val="18"/>
                  <w:szCs w:val="18"/>
                  <w:lang w:val="en-US"/>
                </w:rPr>
                <w:id w:val="1257641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151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FE530C" w:rsidRPr="00106151">
              <w:rPr>
                <w:sz w:val="18"/>
                <w:szCs w:val="18"/>
              </w:rPr>
              <w:t xml:space="preserve"> </w:t>
            </w:r>
            <w:r w:rsidR="00FE530C" w:rsidRPr="00106151">
              <w:rPr>
                <w:sz w:val="18"/>
                <w:szCs w:val="18"/>
              </w:rPr>
              <w:t>股本</w:t>
            </w:r>
            <w:r w:rsidR="00FE530C" w:rsidRPr="00106151">
              <w:rPr>
                <w:sz w:val="18"/>
                <w:szCs w:val="18"/>
              </w:rPr>
              <w:t xml:space="preserve"> </w:t>
            </w:r>
            <w:r w:rsidR="00FE530C" w:rsidRPr="00106151">
              <w:rPr>
                <w:sz w:val="18"/>
                <w:szCs w:val="18"/>
              </w:rPr>
              <w:t>資產回報</w:t>
            </w:r>
          </w:p>
        </w:tc>
      </w:tr>
      <w:tr w:rsidR="00FE530C" w:rsidRPr="00106151" w14:paraId="09AF5403" w14:textId="77777777" w:rsidTr="00A45604">
        <w:tc>
          <w:tcPr>
            <w:tcW w:w="3256" w:type="dxa"/>
            <w:vAlign w:val="bottom"/>
          </w:tcPr>
          <w:p w14:paraId="11866406" w14:textId="77777777" w:rsidR="00FE530C" w:rsidRPr="00106151" w:rsidRDefault="00000000" w:rsidP="00A45604">
            <w:pPr>
              <w:rPr>
                <w:rFonts w:eastAsia="MS Gothic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2127386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FE530C" w:rsidRPr="00106151">
              <w:rPr>
                <w:sz w:val="18"/>
                <w:szCs w:val="18"/>
              </w:rPr>
              <w:t xml:space="preserve"> </w:t>
            </w:r>
            <w:r w:rsidR="00FE530C" w:rsidRPr="00106151">
              <w:rPr>
                <w:sz w:val="18"/>
                <w:szCs w:val="18"/>
              </w:rPr>
              <w:t>通過債務工具進行控制</w:t>
            </w:r>
          </w:p>
        </w:tc>
        <w:tc>
          <w:tcPr>
            <w:tcW w:w="7200" w:type="dxa"/>
            <w:gridSpan w:val="2"/>
            <w:vAlign w:val="bottom"/>
          </w:tcPr>
          <w:p w14:paraId="6BB7EA95" w14:textId="77777777" w:rsidR="00FE530C" w:rsidRPr="00106151" w:rsidRDefault="00000000" w:rsidP="00A45604">
            <w:pPr>
              <w:rPr>
                <w:rFonts w:eastAsia="MS Gothic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96689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FE530C" w:rsidRPr="00106151">
              <w:rPr>
                <w:sz w:val="18"/>
                <w:szCs w:val="18"/>
              </w:rPr>
              <w:t xml:space="preserve"> </w:t>
            </w:r>
            <w:r w:rsidR="00FE530C" w:rsidRPr="00106151">
              <w:rPr>
                <w:sz w:val="18"/>
                <w:szCs w:val="18"/>
              </w:rPr>
              <w:t>指示修改憲章文件的權力</w:t>
            </w:r>
          </w:p>
        </w:tc>
      </w:tr>
      <w:tr w:rsidR="00441B90" w:rsidRPr="00106151" w14:paraId="3FDD9CFA" w14:textId="77777777" w:rsidTr="00A45604">
        <w:tc>
          <w:tcPr>
            <w:tcW w:w="3256" w:type="dxa"/>
            <w:vAlign w:val="bottom"/>
          </w:tcPr>
          <w:p w14:paraId="2636B090" w14:textId="77777777" w:rsidR="00441B90" w:rsidRPr="00106151" w:rsidRDefault="00000000" w:rsidP="00A45604">
            <w:pPr>
              <w:rPr>
                <w:rFonts w:eastAsia="MS Gothic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51175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441B90" w:rsidRPr="00106151">
              <w:rPr>
                <w:sz w:val="18"/>
                <w:szCs w:val="18"/>
              </w:rPr>
              <w:t xml:space="preserve"> </w:t>
            </w:r>
            <w:r w:rsidR="00441B90" w:rsidRPr="00106151">
              <w:rPr>
                <w:sz w:val="18"/>
                <w:szCs w:val="18"/>
              </w:rPr>
              <w:t>高級管理人員</w:t>
            </w:r>
            <w:r w:rsidR="00441B90" w:rsidRPr="0010615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0" w:type="dxa"/>
            <w:gridSpan w:val="2"/>
            <w:vAlign w:val="bottom"/>
          </w:tcPr>
          <w:p w14:paraId="1B204401" w14:textId="77777777" w:rsidR="00441B90" w:rsidRPr="00106151" w:rsidRDefault="00000000" w:rsidP="00A45604">
            <w:pPr>
              <w:rPr>
                <w:rFonts w:eastAsia="MS Gothic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id w:val="-1112128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060" w:rsidRPr="00106151">
                  <w:rPr>
                    <w:rFonts w:ascii="MS Gothic" w:eastAsia="MS Gothic" w:hAnsi="MS Gothic" w:hint="eastAsia"/>
                    <w:sz w:val="18"/>
                    <w:szCs w:val="18"/>
                  </w:rPr>
                  <w:t xml:space="preserve">   ☐ </w:t>
                </w:r>
              </w:sdtContent>
            </w:sdt>
            <w:r w:rsidR="00441B90" w:rsidRPr="00106151">
              <w:rPr>
                <w:sz w:val="18"/>
                <w:szCs w:val="18"/>
              </w:rPr>
              <w:t xml:space="preserve"> </w:t>
            </w:r>
            <w:r w:rsidR="00441B90" w:rsidRPr="00106151">
              <w:rPr>
                <w:sz w:val="18"/>
                <w:szCs w:val="18"/>
              </w:rPr>
              <w:t>其他，請註明：</w:t>
            </w:r>
            <w:r w:rsidR="00441B90" w:rsidRPr="00106151">
              <w:rPr>
                <w:sz w:val="18"/>
                <w:szCs w:val="18"/>
              </w:rPr>
              <w:t xml:space="preserve">  </w:t>
            </w:r>
            <w:sdt>
              <w:sdtPr>
                <w:rPr>
                  <w:b/>
                  <w:bCs/>
                  <w:sz w:val="18"/>
                  <w:szCs w:val="18"/>
                  <w:u w:val="single"/>
                  <w:lang w:val="en-US"/>
                </w:rPr>
                <w:id w:val="763116337"/>
                <w:placeholder>
                  <w:docPart w:val="79C60B3F0AD94D1B9B254A45FBC2A284"/>
                </w:placeholder>
                <w:showingPlcHdr/>
                <w:text/>
              </w:sdtPr>
              <w:sdtContent>
                <w:r w:rsidR="00CF4060" w:rsidRPr="00106151">
                  <w:rPr>
                    <w:rStyle w:val="PlaceholderText"/>
                    <w:b/>
                    <w:bCs/>
                    <w:sz w:val="18"/>
                    <w:szCs w:val="18"/>
                    <w:u w:val="single"/>
                  </w:rPr>
                  <w:t xml:space="preserve">   __________________________________________________ </w:t>
                </w:r>
              </w:sdtContent>
            </w:sdt>
          </w:p>
        </w:tc>
      </w:tr>
    </w:tbl>
    <w:p w14:paraId="33DBE8A8" w14:textId="026E7182" w:rsidR="00441B90" w:rsidRPr="00106151" w:rsidRDefault="00441B90" w:rsidP="009E25E7">
      <w:pPr>
        <w:rPr>
          <w:sz w:val="18"/>
          <w:szCs w:val="18"/>
          <w:lang w:val="en-US"/>
        </w:rPr>
      </w:pPr>
    </w:p>
    <w:sectPr w:rsidR="00441B90" w:rsidRPr="00106151" w:rsidSect="007328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73114C"/>
    <w:multiLevelType w:val="hybridMultilevel"/>
    <w:tmpl w:val="5D1691C2"/>
    <w:lvl w:ilvl="0" w:tplc="860CE2B2">
      <w:start w:val="4"/>
      <w:numFmt w:val="bullet"/>
      <w:lvlText w:val="-"/>
      <w:lvlJc w:val="left"/>
      <w:pPr>
        <w:ind w:left="1800" w:hanging="360"/>
      </w:pPr>
      <w:rPr>
        <w:rFonts w:ascii="Aptos" w:eastAsiaTheme="minorEastAsia" w:hAnsi="Aptos" w:cstheme="minorBidi" w:hint="default"/>
      </w:rPr>
    </w:lvl>
    <w:lvl w:ilvl="1" w:tplc="3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7908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79"/>
    <w:rsid w:val="000B6365"/>
    <w:rsid w:val="00101611"/>
    <w:rsid w:val="00106151"/>
    <w:rsid w:val="001640D8"/>
    <w:rsid w:val="00164AF7"/>
    <w:rsid w:val="00177868"/>
    <w:rsid w:val="00182C4F"/>
    <w:rsid w:val="001B1D24"/>
    <w:rsid w:val="001D6DBE"/>
    <w:rsid w:val="001F46F4"/>
    <w:rsid w:val="00213CB1"/>
    <w:rsid w:val="0023737A"/>
    <w:rsid w:val="002440E5"/>
    <w:rsid w:val="00251C7C"/>
    <w:rsid w:val="00306834"/>
    <w:rsid w:val="00351820"/>
    <w:rsid w:val="00355E99"/>
    <w:rsid w:val="00380E50"/>
    <w:rsid w:val="00381A6F"/>
    <w:rsid w:val="003955E2"/>
    <w:rsid w:val="003B18C2"/>
    <w:rsid w:val="003F1AE8"/>
    <w:rsid w:val="0041237F"/>
    <w:rsid w:val="004339BF"/>
    <w:rsid w:val="00441B90"/>
    <w:rsid w:val="0047621E"/>
    <w:rsid w:val="004F3F01"/>
    <w:rsid w:val="00550805"/>
    <w:rsid w:val="00555BFA"/>
    <w:rsid w:val="00560DA6"/>
    <w:rsid w:val="0056382A"/>
    <w:rsid w:val="005769F8"/>
    <w:rsid w:val="00587C78"/>
    <w:rsid w:val="005C2407"/>
    <w:rsid w:val="00617398"/>
    <w:rsid w:val="00653AB2"/>
    <w:rsid w:val="00732849"/>
    <w:rsid w:val="00773925"/>
    <w:rsid w:val="00790DCA"/>
    <w:rsid w:val="007F241F"/>
    <w:rsid w:val="008210AA"/>
    <w:rsid w:val="00870E9A"/>
    <w:rsid w:val="008D21B2"/>
    <w:rsid w:val="009C0A82"/>
    <w:rsid w:val="009C2606"/>
    <w:rsid w:val="009E1065"/>
    <w:rsid w:val="009E22A5"/>
    <w:rsid w:val="009E25E7"/>
    <w:rsid w:val="009F5E2B"/>
    <w:rsid w:val="00A10289"/>
    <w:rsid w:val="00A24D1F"/>
    <w:rsid w:val="00A41E69"/>
    <w:rsid w:val="00A43797"/>
    <w:rsid w:val="00A45604"/>
    <w:rsid w:val="00AB1EDD"/>
    <w:rsid w:val="00AB5443"/>
    <w:rsid w:val="00AC1A21"/>
    <w:rsid w:val="00AC1A56"/>
    <w:rsid w:val="00AC6F9A"/>
    <w:rsid w:val="00B375C9"/>
    <w:rsid w:val="00B64BD0"/>
    <w:rsid w:val="00BC2A50"/>
    <w:rsid w:val="00BC5E80"/>
    <w:rsid w:val="00BD4C8D"/>
    <w:rsid w:val="00BF1DE7"/>
    <w:rsid w:val="00C16C77"/>
    <w:rsid w:val="00C30A22"/>
    <w:rsid w:val="00C8482B"/>
    <w:rsid w:val="00C85DF5"/>
    <w:rsid w:val="00CF4060"/>
    <w:rsid w:val="00D54130"/>
    <w:rsid w:val="00D67BC2"/>
    <w:rsid w:val="00D815CA"/>
    <w:rsid w:val="00D938E5"/>
    <w:rsid w:val="00DB71DE"/>
    <w:rsid w:val="00DC2BA6"/>
    <w:rsid w:val="00DE68D0"/>
    <w:rsid w:val="00E4245E"/>
    <w:rsid w:val="00E44547"/>
    <w:rsid w:val="00E45060"/>
    <w:rsid w:val="00EB1B73"/>
    <w:rsid w:val="00ED3476"/>
    <w:rsid w:val="00F60817"/>
    <w:rsid w:val="00F76CB5"/>
    <w:rsid w:val="00F871DC"/>
    <w:rsid w:val="00F96C61"/>
    <w:rsid w:val="00FE530C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09B83"/>
  <w15:chartTrackingRefBased/>
  <w15:docId w15:val="{AE8BB493-5D5D-45D4-A803-3AD55236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849"/>
  </w:style>
  <w:style w:type="paragraph" w:styleId="Heading1">
    <w:name w:val="heading 1"/>
    <w:basedOn w:val="Normal"/>
    <w:next w:val="Normal"/>
    <w:link w:val="Heading1Char"/>
    <w:uiPriority w:val="9"/>
    <w:qFormat/>
    <w:rsid w:val="007328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2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28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28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8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8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8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8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8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2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2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2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28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8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8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8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8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8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28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28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2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28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8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28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28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8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2849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F3F01"/>
    <w:rPr>
      <w:color w:val="666666"/>
    </w:rPr>
  </w:style>
  <w:style w:type="table" w:styleId="TableGrid">
    <w:name w:val="Table Grid"/>
    <w:basedOn w:val="TableNormal"/>
    <w:uiPriority w:val="39"/>
    <w:rsid w:val="004F3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6081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6081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6081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6081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Desktop\BVI%20ROM%20BO%202025\Forms%20and%20Data%20Templates\ROMBO%20Data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71A22A149648DEA72743834A50F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26510-584A-4F30-BC44-C1C6324E1D38}"/>
      </w:docPartPr>
      <w:docPartBody>
        <w:p w:rsidR="00531483" w:rsidRDefault="00531483">
          <w:pPr>
            <w:pStyle w:val="2E71A22A149648DEA72743834A50F581"/>
          </w:pP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>__________</w:t>
          </w:r>
          <w:r>
            <w:rPr>
              <w:rStyle w:val="PlaceholderText"/>
              <w:b/>
              <w:bCs/>
              <w:sz w:val="20"/>
              <w:szCs w:val="20"/>
              <w:u w:val="single"/>
            </w:rPr>
            <w:t>____________________</w:t>
          </w: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>___________</w:t>
          </w:r>
          <w:r>
            <w:rPr>
              <w:rStyle w:val="PlaceholderText"/>
              <w:b/>
              <w:bCs/>
              <w:sz w:val="20"/>
              <w:szCs w:val="20"/>
              <w:u w:val="single"/>
            </w:rPr>
            <w:t>_____</w:t>
          </w: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>_____________________________________________</w:t>
          </w:r>
        </w:p>
      </w:docPartBody>
    </w:docPart>
    <w:docPart>
      <w:docPartPr>
        <w:name w:val="83F9C0DF746E47AD95FBC9FEA4958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A437E-1281-4B60-8C78-C188D754F4B8}"/>
      </w:docPartPr>
      <w:docPartBody>
        <w:p w:rsidR="00531483" w:rsidRDefault="00531483">
          <w:pPr>
            <w:pStyle w:val="83F9C0DF746E47AD95FBC9FEA4958503"/>
          </w:pPr>
          <w:r w:rsidRPr="003B18C2">
            <w:rPr>
              <w:rStyle w:val="PlaceholderText"/>
              <w:b/>
              <w:bCs/>
              <w:sz w:val="20"/>
              <w:szCs w:val="20"/>
              <w:u w:val="single"/>
            </w:rPr>
            <w:t>_________________________</w:t>
          </w:r>
        </w:p>
      </w:docPartBody>
    </w:docPart>
    <w:docPart>
      <w:docPartPr>
        <w:name w:val="BB8866216060426C8493AA434A335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0D7B3-9D39-4753-94A0-D6A28E68F119}"/>
      </w:docPartPr>
      <w:docPartBody>
        <w:p w:rsidR="00531483" w:rsidRDefault="00531483">
          <w:pPr>
            <w:pStyle w:val="BB8866216060426C8493AA434A335AE4"/>
          </w:pPr>
          <w:r w:rsidRPr="003B18C2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5E7CA5E834B94B259809FA86C756E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9AD27-F0CE-452E-9F02-28B0973637CA}"/>
      </w:docPartPr>
      <w:docPartBody>
        <w:p w:rsidR="00531483" w:rsidRDefault="00531483">
          <w:pPr>
            <w:pStyle w:val="5E7CA5E834B94B259809FA86C756EA9C"/>
          </w:pPr>
          <w:r w:rsidRPr="00381A6F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381A6F">
            <w:rPr>
              <w:rStyle w:val="PlaceholderText"/>
              <w:b/>
              <w:bCs/>
              <w:u w:val="single"/>
            </w:rPr>
            <w:t>_________________________________________</w:t>
          </w:r>
        </w:p>
      </w:docPartBody>
    </w:docPart>
    <w:docPart>
      <w:docPartPr>
        <w:name w:val="60BF040FADE346CCBAE310EAB47684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D1BFB-9C76-454B-9832-174B8533EC77}"/>
      </w:docPartPr>
      <w:docPartBody>
        <w:p w:rsidR="00531483" w:rsidRDefault="00531483">
          <w:pPr>
            <w:pStyle w:val="60BF040FADE346CCBAE310EAB47684E3"/>
          </w:pPr>
          <w:r w:rsidRPr="001640D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1640D8">
            <w:rPr>
              <w:rStyle w:val="PlaceholderText"/>
              <w:b/>
              <w:bCs/>
              <w:u w:val="single"/>
            </w:rPr>
            <w:t>______________________________</w:t>
          </w:r>
        </w:p>
      </w:docPartBody>
    </w:docPart>
    <w:docPart>
      <w:docPartPr>
        <w:name w:val="040CF4359E97431DA29F401FF1EDB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6C066-3490-487C-B17E-158DEEAB494D}"/>
      </w:docPartPr>
      <w:docPartBody>
        <w:p w:rsidR="00531483" w:rsidRDefault="00531483">
          <w:pPr>
            <w:pStyle w:val="040CF4359E97431DA29F401FF1EDB181"/>
          </w:pPr>
          <w:r w:rsidRPr="001640D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1640D8">
            <w:rPr>
              <w:rStyle w:val="PlaceholderText"/>
              <w:b/>
              <w:bCs/>
              <w:u w:val="single"/>
            </w:rPr>
            <w:t>______________________________________________________________________________________________</w:t>
          </w:r>
        </w:p>
      </w:docPartBody>
    </w:docPart>
    <w:docPart>
      <w:docPartPr>
        <w:name w:val="3EB6A68E78154574B0658FD20353F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8B4AB-B1DE-4C1F-843E-715F4D78E248}"/>
      </w:docPartPr>
      <w:docPartBody>
        <w:p w:rsidR="00531483" w:rsidRDefault="00531483">
          <w:pPr>
            <w:pStyle w:val="3EB6A68E78154574B0658FD20353FB04"/>
          </w:pPr>
          <w:r w:rsidRPr="001640D8">
            <w:rPr>
              <w:rStyle w:val="PlaceholderText"/>
              <w:b/>
              <w:bCs/>
              <w:u w:val="single"/>
            </w:rPr>
            <w:t>_____________________________________</w:t>
          </w:r>
        </w:p>
      </w:docPartBody>
    </w:docPart>
    <w:docPart>
      <w:docPartPr>
        <w:name w:val="6F1EB3DD138148778A2C2695C8844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21CB9-603A-4ABC-A08D-70D4FAC52EB7}"/>
      </w:docPartPr>
      <w:docPartBody>
        <w:p w:rsidR="00531483" w:rsidRDefault="00531483">
          <w:pPr>
            <w:pStyle w:val="6F1EB3DD138148778A2C2695C8844EA9"/>
          </w:pPr>
          <w:r>
            <w:rPr>
              <w:b/>
              <w:bCs/>
              <w:sz w:val="20"/>
              <w:szCs w:val="20"/>
              <w:u w:val="single"/>
              <w:lang w:val="en-US"/>
            </w:rPr>
            <w:t>____________________________</w:t>
          </w:r>
        </w:p>
      </w:docPartBody>
    </w:docPart>
    <w:docPart>
      <w:docPartPr>
        <w:name w:val="4D4B031EA7BD4711B6491FF12BB8E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52382-D9AF-40FF-AD49-1BBF4AFCAC08}"/>
      </w:docPartPr>
      <w:docPartBody>
        <w:p w:rsidR="00531483" w:rsidRDefault="00531483">
          <w:pPr>
            <w:pStyle w:val="4D4B031EA7BD4711B6491FF12BB8EF22"/>
          </w:pPr>
          <w:r w:rsidRPr="001640D8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</w:t>
          </w:r>
          <w:r w:rsidRPr="001640D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BE427A02A9E0446EACC828FAC7E0F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63194-1982-4DE4-A9B6-655C8296A1CB}"/>
      </w:docPartPr>
      <w:docPartBody>
        <w:p w:rsidR="00531483" w:rsidRDefault="00531483">
          <w:pPr>
            <w:pStyle w:val="BE427A02A9E0446EACC828FAC7E0F54A"/>
          </w:pPr>
          <w:r w:rsidRPr="001640D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1640D8">
            <w:rPr>
              <w:rStyle w:val="PlaceholderText"/>
              <w:b/>
              <w:bCs/>
              <w:u w:val="single"/>
            </w:rPr>
            <w:t>_____________________________________</w:t>
          </w:r>
        </w:p>
      </w:docPartBody>
    </w:docPart>
    <w:docPart>
      <w:docPartPr>
        <w:name w:val="9BB10D27EC16479E87C1F56D89595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98A54-8FD2-423D-8C15-292B7F518F5A}"/>
      </w:docPartPr>
      <w:docPartBody>
        <w:p w:rsidR="00531483" w:rsidRDefault="00531483">
          <w:pPr>
            <w:pStyle w:val="9BB10D27EC16479E87C1F56D89595105"/>
          </w:pPr>
          <w:r w:rsidRPr="001640D8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A45FEFBCBB7A4D5F82034FFE87C54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E4568-8218-4057-A1E5-D00E3354ED20}"/>
      </w:docPartPr>
      <w:docPartBody>
        <w:p w:rsidR="00531483" w:rsidRDefault="00531483">
          <w:pPr>
            <w:pStyle w:val="A45FEFBCBB7A4D5F82034FFE87C543CE"/>
          </w:pPr>
          <w:r w:rsidRPr="001640D8">
            <w:rPr>
              <w:b/>
              <w:bCs/>
              <w:sz w:val="20"/>
              <w:szCs w:val="20"/>
              <w:u w:val="single"/>
              <w:lang w:val="en-US"/>
            </w:rPr>
            <w:t>___________________________</w:t>
          </w:r>
          <w:r w:rsidRPr="001640D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E03EDE14158743CDA44B4D570BFFB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37B4A-A98A-42C6-8CC8-AB9D5E61A2B0}"/>
      </w:docPartPr>
      <w:docPartBody>
        <w:p w:rsidR="00531483" w:rsidRDefault="00531483">
          <w:pPr>
            <w:pStyle w:val="E03EDE14158743CDA44B4D570BFFBF4F"/>
          </w:pPr>
          <w:r w:rsidRPr="001640D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1640D8">
            <w:rPr>
              <w:rStyle w:val="PlaceholderText"/>
              <w:b/>
              <w:bCs/>
              <w:u w:val="single"/>
            </w:rPr>
            <w:t>_____________________________________________________________________________________________</w:t>
          </w:r>
        </w:p>
      </w:docPartBody>
    </w:docPart>
    <w:docPart>
      <w:docPartPr>
        <w:name w:val="7176FA59BDEB434A8506F63A38CF4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127CC-68F4-4CF1-B933-121AA2167553}"/>
      </w:docPartPr>
      <w:docPartBody>
        <w:p w:rsidR="00531483" w:rsidRDefault="00531483">
          <w:pPr>
            <w:pStyle w:val="7176FA59BDEB434A8506F63A38CF472D"/>
          </w:pPr>
          <w:r w:rsidRPr="001640D8">
            <w:rPr>
              <w:b/>
              <w:bCs/>
              <w:sz w:val="20"/>
              <w:szCs w:val="20"/>
              <w:u w:val="single"/>
              <w:lang w:val="en-US"/>
            </w:rPr>
            <w:t>________________</w:t>
          </w:r>
          <w:r w:rsidRPr="001640D8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37598D8DB57F4247B07F1CD5CCF91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DC71F-AAA0-45CF-96BC-EB60532EF53D}"/>
      </w:docPartPr>
      <w:docPartBody>
        <w:p w:rsidR="00531483" w:rsidRDefault="00531483">
          <w:pPr>
            <w:pStyle w:val="37598D8DB57F4247B07F1CD5CCF91735"/>
          </w:pPr>
          <w:r w:rsidRPr="001640D8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1640D8">
            <w:rPr>
              <w:rStyle w:val="PlaceholderText"/>
              <w:b/>
              <w:bCs/>
              <w:u w:val="single"/>
            </w:rPr>
            <w:t>________________</w:t>
          </w:r>
        </w:p>
      </w:docPartBody>
    </w:docPart>
    <w:docPart>
      <w:docPartPr>
        <w:name w:val="C45D12FA003C4C00909D5D5D32B20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B69FC-9109-4BDD-AA3E-3B91E9BF6203}"/>
      </w:docPartPr>
      <w:docPartBody>
        <w:p w:rsidR="00531483" w:rsidRDefault="00531483">
          <w:pPr>
            <w:pStyle w:val="C45D12FA003C4C00909D5D5D32B2053F"/>
          </w:pPr>
          <w:r w:rsidRPr="001640D8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52C9DC5CA4704534B4B2E7848C88B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D7248-B906-4EE4-A6DC-7D1B6FF3A4B7}"/>
      </w:docPartPr>
      <w:docPartBody>
        <w:p w:rsidR="00531483" w:rsidRDefault="00531483">
          <w:pPr>
            <w:pStyle w:val="52C9DC5CA4704534B4B2E7848C88B77F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57C1826295FA4454A3D7EE70F3CCD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E83A9-26F8-4EF5-B57D-D2C66B44BD8B}"/>
      </w:docPartPr>
      <w:docPartBody>
        <w:p w:rsidR="00531483" w:rsidRDefault="00531483">
          <w:pPr>
            <w:pStyle w:val="57C1826295FA4454A3D7EE70F3CCD995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146AF2A6FB6A4E2294DE675E67D64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8D42A-79A0-418F-83A2-DCD8FE0CE526}"/>
      </w:docPartPr>
      <w:docPartBody>
        <w:p w:rsidR="00531483" w:rsidRDefault="00531483">
          <w:pPr>
            <w:pStyle w:val="146AF2A6FB6A4E2294DE675E67D64CC1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4BED29A3D4E2469294B811E75D462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9E954-169C-4F50-A67B-51A66062B1A7}"/>
      </w:docPartPr>
      <w:docPartBody>
        <w:p w:rsidR="00531483" w:rsidRDefault="00531483">
          <w:pPr>
            <w:pStyle w:val="4BED29A3D4E2469294B811E75D462429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A4D6A2194B1B4762B5055AE6B2644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35A25-E076-46F1-8D18-42D2E9A5BD45}"/>
      </w:docPartPr>
      <w:docPartBody>
        <w:p w:rsidR="00531483" w:rsidRDefault="00531483">
          <w:pPr>
            <w:pStyle w:val="A4D6A2194B1B4762B5055AE6B26447C8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7E92CFFB589D4125A236E7077A8EF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92E9F-17C7-4946-886A-1DFB0967F0D8}"/>
      </w:docPartPr>
      <w:docPartBody>
        <w:p w:rsidR="00531483" w:rsidRDefault="00531483">
          <w:pPr>
            <w:pStyle w:val="7E92CFFB589D4125A236E7077A8EFEE3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C1DBD61794D2489AAE45B8DC98127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E9C32-A660-4250-8441-5E03CCF779EC}"/>
      </w:docPartPr>
      <w:docPartBody>
        <w:p w:rsidR="00531483" w:rsidRDefault="00531483">
          <w:pPr>
            <w:pStyle w:val="C1DBD61794D2489AAE45B8DC981275BA"/>
          </w:pPr>
          <w:r w:rsidRPr="002440E5">
            <w:rPr>
              <w:rStyle w:val="PlaceholderText"/>
              <w:b/>
              <w:bCs/>
              <w:u w:val="single"/>
            </w:rPr>
            <w:t>__________________________________________________</w:t>
          </w:r>
        </w:p>
      </w:docPartBody>
    </w:docPart>
    <w:docPart>
      <w:docPartPr>
        <w:name w:val="0653800FBB3D4F8694530C6C845A9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56B26-2750-4D17-A261-826859525B2F}"/>
      </w:docPartPr>
      <w:docPartBody>
        <w:p w:rsidR="00531483" w:rsidRDefault="00531483">
          <w:pPr>
            <w:pStyle w:val="0653800FBB3D4F8694530C6C845A9E49"/>
          </w:pP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2440E5">
            <w:rPr>
              <w:rStyle w:val="PlaceholderText"/>
              <w:b/>
              <w:bCs/>
              <w:u w:val="single"/>
            </w:rPr>
            <w:t>__________________________________________________________</w:t>
          </w:r>
        </w:p>
      </w:docPartBody>
    </w:docPart>
    <w:docPart>
      <w:docPartPr>
        <w:name w:val="729C4C4F935A44DBBE4E3E0241344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E3D60-18BD-4587-8EBE-79C6358FEBFC}"/>
      </w:docPartPr>
      <w:docPartBody>
        <w:p w:rsidR="00531483" w:rsidRDefault="00531483">
          <w:pPr>
            <w:pStyle w:val="729C4C4F935A44DBBE4E3E0241344AFA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3E07197A735647B5A5CEEE95DBFEF4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090C7-3619-4F19-A183-FD51E0C21AE0}"/>
      </w:docPartPr>
      <w:docPartBody>
        <w:p w:rsidR="00531483" w:rsidRDefault="00531483">
          <w:pPr>
            <w:pStyle w:val="3E07197A735647B5A5CEEE95DBFEF483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6868F8E884AB4E47B2C5209EEF1A0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4352E-4D35-48DB-80DD-E735ED188748}"/>
      </w:docPartPr>
      <w:docPartBody>
        <w:p w:rsidR="00531483" w:rsidRDefault="00531483">
          <w:pPr>
            <w:pStyle w:val="6868F8E884AB4E47B2C5209EEF1A0FDA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47B24E0A792A4A39B0D99C97B2F82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07D5C-559B-4ACE-A4B3-5D57919E205E}"/>
      </w:docPartPr>
      <w:docPartBody>
        <w:p w:rsidR="00531483" w:rsidRDefault="00531483">
          <w:pPr>
            <w:pStyle w:val="47B24E0A792A4A39B0D99C97B2F82DDB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9AC1F411B9F84C25A5222F78F4D16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B38B1-05E9-4256-B0A4-C8187066A386}"/>
      </w:docPartPr>
      <w:docPartBody>
        <w:p w:rsidR="00531483" w:rsidRDefault="00531483">
          <w:pPr>
            <w:pStyle w:val="9AC1F411B9F84C25A5222F78F4D167EF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061A85DC58E2458A99BEFF371544E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5269F-D661-4F6E-A445-A019891A54DB}"/>
      </w:docPartPr>
      <w:docPartBody>
        <w:p w:rsidR="00531483" w:rsidRDefault="00531483">
          <w:pPr>
            <w:pStyle w:val="061A85DC58E2458A99BEFF371544E739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B141F3FBDDF34925A2573D118AB73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5DC05-2AE7-4208-9639-8F323E093CEA}"/>
      </w:docPartPr>
      <w:docPartBody>
        <w:p w:rsidR="00531483" w:rsidRDefault="00531483">
          <w:pPr>
            <w:pStyle w:val="B141F3FBDDF34925A2573D118AB73E24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E11C5C97AB834BC9BB72EE64F3FEA7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91985-936C-451E-B77D-835EF6DCBA3C}"/>
      </w:docPartPr>
      <w:docPartBody>
        <w:p w:rsidR="00531483" w:rsidRDefault="00531483">
          <w:pPr>
            <w:pStyle w:val="E11C5C97AB834BC9BB72EE64F3FEA715"/>
          </w:pP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2440E5">
            <w:rPr>
              <w:rStyle w:val="PlaceholderText"/>
              <w:b/>
              <w:bCs/>
              <w:u w:val="single"/>
            </w:rPr>
            <w:t>_______</w:t>
          </w:r>
        </w:p>
      </w:docPartBody>
    </w:docPart>
    <w:docPart>
      <w:docPartPr>
        <w:name w:val="855772A2FCAF4FA4A790DFCFEA2C5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8B564-2DE9-427F-832E-6AEE020B5124}"/>
      </w:docPartPr>
      <w:docPartBody>
        <w:p w:rsidR="00531483" w:rsidRDefault="00531483">
          <w:pPr>
            <w:pStyle w:val="855772A2FCAF4FA4A790DFCFEA2C52D4"/>
          </w:pP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Ordinary</w:t>
          </w:r>
        </w:p>
      </w:docPartBody>
    </w:docPart>
    <w:docPart>
      <w:docPartPr>
        <w:name w:val="C3BED73000DF4941992A0726F9E7E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8C659-09D0-469F-AF34-27622B7CEC8F}"/>
      </w:docPartPr>
      <w:docPartBody>
        <w:p w:rsidR="00531483" w:rsidRDefault="00531483">
          <w:pPr>
            <w:pStyle w:val="C3BED73000DF4941992A0726F9E7EBE8"/>
          </w:pPr>
          <w:r w:rsidRPr="002440E5">
            <w:rPr>
              <w:rStyle w:val="PlaceholderText"/>
              <w:b/>
              <w:bCs/>
              <w:u w:val="single"/>
            </w:rPr>
            <w:t>___________</w:t>
          </w:r>
        </w:p>
      </w:docPartBody>
    </w:docPart>
    <w:docPart>
      <w:docPartPr>
        <w:name w:val="2582263342434E16A34040EEDF80A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25C9A-F92F-4FB4-9F53-55A00BF59C2E}"/>
      </w:docPartPr>
      <w:docPartBody>
        <w:p w:rsidR="00531483" w:rsidRDefault="00531483">
          <w:pPr>
            <w:pStyle w:val="2582263342434E16A34040EEDF80A0B0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3A839124B8214E6CAE08F3A16A14E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1F43A-006E-4197-A6DF-5A3F0D20F45A}"/>
      </w:docPartPr>
      <w:docPartBody>
        <w:p w:rsidR="00531483" w:rsidRDefault="00531483">
          <w:pPr>
            <w:pStyle w:val="3A839124B8214E6CAE08F3A16A14E790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4B0182526013451082539CECF9168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584B-F65E-4305-9D47-115C0B979F9B}"/>
      </w:docPartPr>
      <w:docPartBody>
        <w:p w:rsidR="00531483" w:rsidRDefault="00531483">
          <w:pPr>
            <w:pStyle w:val="4B0182526013451082539CECF916833E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D4B218B332024EC484064F17DB469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91108-ACEF-48E4-9944-4E17C5CFF469}"/>
      </w:docPartPr>
      <w:docPartBody>
        <w:p w:rsidR="00531483" w:rsidRDefault="00531483">
          <w:pPr>
            <w:pStyle w:val="D4B218B332024EC484064F17DB4694C8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87E36B94EC4B4CFDB665155FD2A1D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CAE63-3F06-4875-BD36-386334FDD722}"/>
      </w:docPartPr>
      <w:docPartBody>
        <w:p w:rsidR="00531483" w:rsidRDefault="00531483">
          <w:pPr>
            <w:pStyle w:val="87E36B94EC4B4CFDB665155FD2A1D5C5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6AB481844A984AF58C2834A9381EF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6BF95-0320-4B11-8ED2-61743D6C10EC}"/>
      </w:docPartPr>
      <w:docPartBody>
        <w:p w:rsidR="00531483" w:rsidRDefault="00531483">
          <w:pPr>
            <w:pStyle w:val="6AB481844A984AF58C2834A9381EFDA5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43CA507CE4AD4B2B9B50297C6F83F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42C8D-8590-4039-BB06-27D18067FDE4}"/>
      </w:docPartPr>
      <w:docPartBody>
        <w:p w:rsidR="00531483" w:rsidRDefault="00531483">
          <w:pPr>
            <w:pStyle w:val="43CA507CE4AD4B2B9B50297C6F83F3CD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1FF22E2ED6934AA3897B80003C322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798D1-A5C4-444C-8BF0-F5D3344A245B}"/>
      </w:docPartPr>
      <w:docPartBody>
        <w:p w:rsidR="00531483" w:rsidRDefault="00531483">
          <w:pPr>
            <w:pStyle w:val="1FF22E2ED6934AA3897B80003C3225A2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__________________________________________________________________________</w:t>
          </w: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</w:t>
          </w:r>
        </w:p>
      </w:docPartBody>
    </w:docPart>
    <w:docPart>
      <w:docPartPr>
        <w:name w:val="0425684EBAEE44BDA53B326DD5582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B9A34-0447-42E6-95A6-434A4B3359FF}"/>
      </w:docPartPr>
      <w:docPartBody>
        <w:p w:rsidR="00531483" w:rsidRDefault="00531483">
          <w:pPr>
            <w:pStyle w:val="0425684EBAEE44BDA53B326DD5582365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9AB14C50F1FE48558CEA0F80827CE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C52E4-04F4-472E-A746-C5330BADE529}"/>
      </w:docPartPr>
      <w:docPartBody>
        <w:p w:rsidR="00531483" w:rsidRDefault="00531483">
          <w:pPr>
            <w:pStyle w:val="9AB14C50F1FE48558CEA0F80827CE2D8"/>
          </w:pPr>
          <w:r w:rsidRPr="002440E5">
            <w:rPr>
              <w:b/>
              <w:bCs/>
              <w:sz w:val="20"/>
              <w:szCs w:val="20"/>
              <w:u w:val="single"/>
              <w:lang w:val="en-US"/>
            </w:rPr>
            <w:t>____/____/________</w:t>
          </w:r>
        </w:p>
      </w:docPartBody>
    </w:docPart>
    <w:docPart>
      <w:docPartPr>
        <w:name w:val="BB486D2F9AE44DADAD0CFFBB48571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DFF9B-18E1-4673-A3E0-E3DDCACE9170}"/>
      </w:docPartPr>
      <w:docPartBody>
        <w:p w:rsidR="00531483" w:rsidRDefault="00531483">
          <w:pPr>
            <w:pStyle w:val="BB486D2F9AE44DADAD0CFFBB48571B90"/>
          </w:pP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_____</w:t>
          </w:r>
          <w:r w:rsidRPr="002440E5">
            <w:rPr>
              <w:rStyle w:val="PlaceholderText"/>
              <w:b/>
              <w:bCs/>
              <w:u w:val="single"/>
            </w:rPr>
            <w:t>__</w:t>
          </w:r>
        </w:p>
      </w:docPartBody>
    </w:docPart>
    <w:docPart>
      <w:docPartPr>
        <w:name w:val="2970A23DC41947DC837E60A923440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EE6AB-2331-41F4-ACC8-3F848E6873AA}"/>
      </w:docPartPr>
      <w:docPartBody>
        <w:p w:rsidR="00531483" w:rsidRDefault="00531483">
          <w:pPr>
            <w:pStyle w:val="2970A23DC41947DC837E60A9234408DA"/>
          </w:pP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__</w:t>
          </w:r>
          <w:r w:rsidRPr="002440E5">
            <w:rPr>
              <w:rStyle w:val="PlaceholderText"/>
              <w:b/>
              <w:bCs/>
              <w:u w:val="single"/>
            </w:rPr>
            <w:t>_____</w:t>
          </w:r>
        </w:p>
      </w:docPartBody>
    </w:docPart>
    <w:docPart>
      <w:docPartPr>
        <w:name w:val="79C60B3F0AD94D1B9B254A45FBC2A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3F9AF-26B2-401C-B594-E38D733D5F82}"/>
      </w:docPartPr>
      <w:docPartBody>
        <w:p w:rsidR="00531483" w:rsidRDefault="00531483">
          <w:pPr>
            <w:pStyle w:val="79C60B3F0AD94D1B9B254A45FBC2A284"/>
          </w:pPr>
          <w:r w:rsidRPr="002440E5">
            <w:rPr>
              <w:rStyle w:val="PlaceholderText"/>
              <w:b/>
              <w:bCs/>
              <w:sz w:val="20"/>
              <w:szCs w:val="20"/>
              <w:u w:val="single"/>
            </w:rPr>
            <w:t>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483"/>
    <w:rsid w:val="00044DE7"/>
    <w:rsid w:val="00531483"/>
    <w:rsid w:val="00560DA6"/>
    <w:rsid w:val="00AF6D89"/>
    <w:rsid w:val="00F5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HK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6D89"/>
    <w:rPr>
      <w:color w:val="666666"/>
    </w:rPr>
  </w:style>
  <w:style w:type="paragraph" w:customStyle="1" w:styleId="2E71A22A149648DEA72743834A50F581">
    <w:name w:val="2E71A22A149648DEA72743834A50F581"/>
  </w:style>
  <w:style w:type="paragraph" w:customStyle="1" w:styleId="83F9C0DF746E47AD95FBC9FEA4958503">
    <w:name w:val="83F9C0DF746E47AD95FBC9FEA4958503"/>
  </w:style>
  <w:style w:type="paragraph" w:customStyle="1" w:styleId="BB8866216060426C8493AA434A335AE4">
    <w:name w:val="BB8866216060426C8493AA434A335AE4"/>
  </w:style>
  <w:style w:type="paragraph" w:customStyle="1" w:styleId="5E7CA5E834B94B259809FA86C756EA9C">
    <w:name w:val="5E7CA5E834B94B259809FA86C756EA9C"/>
  </w:style>
  <w:style w:type="paragraph" w:customStyle="1" w:styleId="60BF040FADE346CCBAE310EAB47684E3">
    <w:name w:val="60BF040FADE346CCBAE310EAB47684E3"/>
  </w:style>
  <w:style w:type="paragraph" w:customStyle="1" w:styleId="040CF4359E97431DA29F401FF1EDB181">
    <w:name w:val="040CF4359E97431DA29F401FF1EDB181"/>
  </w:style>
  <w:style w:type="paragraph" w:customStyle="1" w:styleId="3EB6A68E78154574B0658FD20353FB04">
    <w:name w:val="3EB6A68E78154574B0658FD20353FB04"/>
  </w:style>
  <w:style w:type="paragraph" w:customStyle="1" w:styleId="6F1EB3DD138148778A2C2695C8844EA9">
    <w:name w:val="6F1EB3DD138148778A2C2695C8844EA9"/>
  </w:style>
  <w:style w:type="paragraph" w:customStyle="1" w:styleId="4D4B031EA7BD4711B6491FF12BB8EF22">
    <w:name w:val="4D4B031EA7BD4711B6491FF12BB8EF22"/>
  </w:style>
  <w:style w:type="paragraph" w:customStyle="1" w:styleId="BE427A02A9E0446EACC828FAC7E0F54A">
    <w:name w:val="BE427A02A9E0446EACC828FAC7E0F54A"/>
  </w:style>
  <w:style w:type="paragraph" w:customStyle="1" w:styleId="9BB10D27EC16479E87C1F56D89595105">
    <w:name w:val="9BB10D27EC16479E87C1F56D89595105"/>
  </w:style>
  <w:style w:type="paragraph" w:customStyle="1" w:styleId="A45FEFBCBB7A4D5F82034FFE87C543CE">
    <w:name w:val="A45FEFBCBB7A4D5F82034FFE87C543CE"/>
  </w:style>
  <w:style w:type="paragraph" w:customStyle="1" w:styleId="E03EDE14158743CDA44B4D570BFFBF4F">
    <w:name w:val="E03EDE14158743CDA44B4D570BFFBF4F"/>
  </w:style>
  <w:style w:type="paragraph" w:customStyle="1" w:styleId="7176FA59BDEB434A8506F63A38CF472D">
    <w:name w:val="7176FA59BDEB434A8506F63A38CF472D"/>
  </w:style>
  <w:style w:type="paragraph" w:customStyle="1" w:styleId="37598D8DB57F4247B07F1CD5CCF91735">
    <w:name w:val="37598D8DB57F4247B07F1CD5CCF91735"/>
  </w:style>
  <w:style w:type="paragraph" w:customStyle="1" w:styleId="C45D12FA003C4C00909D5D5D32B2053F">
    <w:name w:val="C45D12FA003C4C00909D5D5D32B2053F"/>
  </w:style>
  <w:style w:type="paragraph" w:customStyle="1" w:styleId="52C9DC5CA4704534B4B2E7848C88B77F">
    <w:name w:val="52C9DC5CA4704534B4B2E7848C88B77F"/>
  </w:style>
  <w:style w:type="paragraph" w:customStyle="1" w:styleId="57C1826295FA4454A3D7EE70F3CCD995">
    <w:name w:val="57C1826295FA4454A3D7EE70F3CCD995"/>
  </w:style>
  <w:style w:type="paragraph" w:customStyle="1" w:styleId="146AF2A6FB6A4E2294DE675E67D64CC1">
    <w:name w:val="146AF2A6FB6A4E2294DE675E67D64CC1"/>
  </w:style>
  <w:style w:type="paragraph" w:customStyle="1" w:styleId="4BED29A3D4E2469294B811E75D462429">
    <w:name w:val="4BED29A3D4E2469294B811E75D462429"/>
  </w:style>
  <w:style w:type="paragraph" w:customStyle="1" w:styleId="A4D6A2194B1B4762B5055AE6B26447C8">
    <w:name w:val="A4D6A2194B1B4762B5055AE6B26447C8"/>
  </w:style>
  <w:style w:type="paragraph" w:customStyle="1" w:styleId="7E92CFFB589D4125A236E7077A8EFEE3">
    <w:name w:val="7E92CFFB589D4125A236E7077A8EFEE3"/>
  </w:style>
  <w:style w:type="paragraph" w:customStyle="1" w:styleId="C1DBD61794D2489AAE45B8DC981275BA">
    <w:name w:val="C1DBD61794D2489AAE45B8DC981275BA"/>
  </w:style>
  <w:style w:type="paragraph" w:customStyle="1" w:styleId="0653800FBB3D4F8694530C6C845A9E49">
    <w:name w:val="0653800FBB3D4F8694530C6C845A9E49"/>
  </w:style>
  <w:style w:type="paragraph" w:customStyle="1" w:styleId="729C4C4F935A44DBBE4E3E0241344AFA">
    <w:name w:val="729C4C4F935A44DBBE4E3E0241344AFA"/>
  </w:style>
  <w:style w:type="paragraph" w:customStyle="1" w:styleId="3E07197A735647B5A5CEEE95DBFEF483">
    <w:name w:val="3E07197A735647B5A5CEEE95DBFEF483"/>
  </w:style>
  <w:style w:type="paragraph" w:customStyle="1" w:styleId="6868F8E884AB4E47B2C5209EEF1A0FDA">
    <w:name w:val="6868F8E884AB4E47B2C5209EEF1A0FDA"/>
  </w:style>
  <w:style w:type="paragraph" w:customStyle="1" w:styleId="47B24E0A792A4A39B0D99C97B2F82DDB">
    <w:name w:val="47B24E0A792A4A39B0D99C97B2F82DDB"/>
  </w:style>
  <w:style w:type="paragraph" w:customStyle="1" w:styleId="9AC1F411B9F84C25A5222F78F4D167EF">
    <w:name w:val="9AC1F411B9F84C25A5222F78F4D167EF"/>
  </w:style>
  <w:style w:type="paragraph" w:customStyle="1" w:styleId="061A85DC58E2458A99BEFF371544E739">
    <w:name w:val="061A85DC58E2458A99BEFF371544E739"/>
  </w:style>
  <w:style w:type="paragraph" w:customStyle="1" w:styleId="B141F3FBDDF34925A2573D118AB73E24">
    <w:name w:val="B141F3FBDDF34925A2573D118AB73E24"/>
  </w:style>
  <w:style w:type="paragraph" w:customStyle="1" w:styleId="E11C5C97AB834BC9BB72EE64F3FEA715">
    <w:name w:val="E11C5C97AB834BC9BB72EE64F3FEA715"/>
  </w:style>
  <w:style w:type="paragraph" w:customStyle="1" w:styleId="855772A2FCAF4FA4A790DFCFEA2C52D4">
    <w:name w:val="855772A2FCAF4FA4A790DFCFEA2C52D4"/>
  </w:style>
  <w:style w:type="paragraph" w:customStyle="1" w:styleId="C3BED73000DF4941992A0726F9E7EBE8">
    <w:name w:val="C3BED73000DF4941992A0726F9E7EBE8"/>
  </w:style>
  <w:style w:type="paragraph" w:customStyle="1" w:styleId="2582263342434E16A34040EEDF80A0B0">
    <w:name w:val="2582263342434E16A34040EEDF80A0B0"/>
  </w:style>
  <w:style w:type="paragraph" w:customStyle="1" w:styleId="3A839124B8214E6CAE08F3A16A14E790">
    <w:name w:val="3A839124B8214E6CAE08F3A16A14E790"/>
  </w:style>
  <w:style w:type="paragraph" w:customStyle="1" w:styleId="4B0182526013451082539CECF916833E">
    <w:name w:val="4B0182526013451082539CECF916833E"/>
  </w:style>
  <w:style w:type="paragraph" w:customStyle="1" w:styleId="D4B218B332024EC484064F17DB4694C8">
    <w:name w:val="D4B218B332024EC484064F17DB4694C8"/>
  </w:style>
  <w:style w:type="paragraph" w:customStyle="1" w:styleId="87E36B94EC4B4CFDB665155FD2A1D5C5">
    <w:name w:val="87E36B94EC4B4CFDB665155FD2A1D5C5"/>
  </w:style>
  <w:style w:type="paragraph" w:customStyle="1" w:styleId="6AB481844A984AF58C2834A9381EFDA5">
    <w:name w:val="6AB481844A984AF58C2834A9381EFDA5"/>
  </w:style>
  <w:style w:type="paragraph" w:customStyle="1" w:styleId="43CA507CE4AD4B2B9B50297C6F83F3CD">
    <w:name w:val="43CA507CE4AD4B2B9B50297C6F83F3CD"/>
  </w:style>
  <w:style w:type="paragraph" w:customStyle="1" w:styleId="1FF22E2ED6934AA3897B80003C3225A2">
    <w:name w:val="1FF22E2ED6934AA3897B80003C3225A2"/>
  </w:style>
  <w:style w:type="paragraph" w:customStyle="1" w:styleId="0425684EBAEE44BDA53B326DD5582365">
    <w:name w:val="0425684EBAEE44BDA53B326DD5582365"/>
  </w:style>
  <w:style w:type="paragraph" w:customStyle="1" w:styleId="9AB14C50F1FE48558CEA0F80827CE2D8">
    <w:name w:val="9AB14C50F1FE48558CEA0F80827CE2D8"/>
  </w:style>
  <w:style w:type="paragraph" w:customStyle="1" w:styleId="BB486D2F9AE44DADAD0CFFBB48571B90">
    <w:name w:val="BB486D2F9AE44DADAD0CFFBB48571B90"/>
  </w:style>
  <w:style w:type="paragraph" w:customStyle="1" w:styleId="2970A23DC41947DC837E60A9234408DA">
    <w:name w:val="2970A23DC41947DC837E60A9234408DA"/>
  </w:style>
  <w:style w:type="paragraph" w:customStyle="1" w:styleId="79C60B3F0AD94D1B9B254A45FBC2A284">
    <w:name w:val="79C60B3F0AD94D1B9B254A45FBC2A2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D6892-19E1-4B14-B83C-39C4C3B3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ROMBO Data Form.dotx</Template>
  <TotalTime>16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</dc:creator>
  <cp:keywords/>
  <dc:description/>
  <cp:lastModifiedBy>William Shek</cp:lastModifiedBy>
  <cp:revision>3</cp:revision>
  <cp:lastPrinted>2025-04-11T05:52:00Z</cp:lastPrinted>
  <dcterms:created xsi:type="dcterms:W3CDTF">2025-04-16T03:14:00Z</dcterms:created>
  <dcterms:modified xsi:type="dcterms:W3CDTF">2025-04-16T09:04:00Z</dcterms:modified>
</cp:coreProperties>
</file>